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356939480"/>
        <w:docPartObj>
          <w:docPartGallery w:val="Cover Pages"/>
          <w:docPartUnique/>
        </w:docPartObj>
      </w:sdtPr>
      <w:sdtEndPr>
        <w:rPr>
          <w:noProof/>
        </w:rPr>
      </w:sdtEndPr>
      <w:sdtContent>
        <w:p w14:paraId="661FC570" w14:textId="100ACE9D" w:rsidR="004C36A3" w:rsidRPr="00E05C35" w:rsidRDefault="00DB36DF" w:rsidP="00E56BE7">
          <w:r>
            <w:rPr>
              <w:noProof/>
            </w:rPr>
            <mc:AlternateContent>
              <mc:Choice Requires="wpg">
                <w:drawing>
                  <wp:anchor distT="0" distB="0" distL="114300" distR="114300" simplePos="0" relativeHeight="251658242" behindDoc="0" locked="0" layoutInCell="1" allowOverlap="1" wp14:anchorId="09A518E8" wp14:editId="0D3227D2">
                    <wp:simplePos x="0" y="0"/>
                    <wp:positionH relativeFrom="column">
                      <wp:posOffset>-669851</wp:posOffset>
                    </wp:positionH>
                    <wp:positionV relativeFrom="paragraph">
                      <wp:posOffset>-648586</wp:posOffset>
                    </wp:positionV>
                    <wp:extent cx="7059168" cy="10149840"/>
                    <wp:effectExtent l="0" t="0" r="8890" b="3810"/>
                    <wp:wrapNone/>
                    <wp:docPr id="61" name="Group 61"/>
                    <wp:cNvGraphicFramePr/>
                    <a:graphic xmlns:a="http://schemas.openxmlformats.org/drawingml/2006/main">
                      <a:graphicData uri="http://schemas.microsoft.com/office/word/2010/wordprocessingGroup">
                        <wpg:wgp>
                          <wpg:cNvGrpSpPr/>
                          <wpg:grpSpPr>
                            <a:xfrm>
                              <a:off x="0" y="0"/>
                              <a:ext cx="7059168" cy="10149840"/>
                              <a:chOff x="0" y="0"/>
                              <a:chExt cx="7059168" cy="10149840"/>
                            </a:xfrm>
                          </wpg:grpSpPr>
                          <wps:wsp>
                            <wps:cNvPr id="195" name="Rectangle 195"/>
                            <wps:cNvSpPr/>
                            <wps:spPr>
                              <a:xfrm>
                                <a:off x="0" y="0"/>
                                <a:ext cx="7059168" cy="10149840"/>
                              </a:xfrm>
                              <a:prstGeom prst="rect">
                                <a:avLst/>
                              </a:prstGeom>
                              <a:solidFill>
                                <a:srgbClr val="66BFC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811FF9" w14:textId="77777777" w:rsidR="004C36A3" w:rsidRDefault="004C36A3" w:rsidP="00E56BE7"/>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pic:pic xmlns:pic="http://schemas.openxmlformats.org/drawingml/2006/picture">
                            <pic:nvPicPr>
                              <pic:cNvPr id="1" name="Graphic 1"/>
                              <pic:cNvPicPr>
                                <a:picLocks noChangeAspect="1"/>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733646" y="6166884"/>
                                <a:ext cx="2013585" cy="323850"/>
                              </a:xfrm>
                              <a:prstGeom prst="rect">
                                <a:avLst/>
                              </a:prstGeom>
                            </pic:spPr>
                          </pic:pic>
                          <wps:wsp>
                            <wps:cNvPr id="217" name="Text Box 2"/>
                            <wps:cNvSpPr txBox="1">
                              <a:spLocks noChangeArrowheads="1"/>
                            </wps:cNvSpPr>
                            <wps:spPr bwMode="auto">
                              <a:xfrm>
                                <a:off x="457200" y="6624084"/>
                                <a:ext cx="6162675" cy="3238500"/>
                              </a:xfrm>
                              <a:prstGeom prst="rect">
                                <a:avLst/>
                              </a:prstGeom>
                              <a:noFill/>
                              <a:ln w="12700">
                                <a:solidFill>
                                  <a:schemeClr val="bg1"/>
                                </a:solidFill>
                                <a:miter lim="800000"/>
                                <a:headEnd/>
                                <a:tailEnd/>
                              </a:ln>
                            </wps:spPr>
                            <wps:txbx>
                              <w:txbxContent>
                                <w:sdt>
                                  <w:sdtPr>
                                    <w:rPr>
                                      <w:rStyle w:val="TitleChar"/>
                                    </w:rPr>
                                    <w:alias w:val="Category"/>
                                    <w:tag w:val=""/>
                                    <w:id w:val="-328523473"/>
                                    <w:placeholder>
                                      <w:docPart w:val="252DE874452B4EF2824155B1A920563A"/>
                                    </w:placeholder>
                                    <w:dataBinding w:prefixMappings="xmlns:ns0='http://purl.org/dc/elements/1.1/' xmlns:ns1='http://schemas.openxmlformats.org/package/2006/metadata/core-properties' " w:xpath="/ns1:coreProperties[1]/ns1:category[1]" w:storeItemID="{6C3C8BC8-F283-45AE-878A-BAB7291924A1}"/>
                                    <w:text/>
                                  </w:sdtPr>
                                  <w:sdtEndPr>
                                    <w:rPr>
                                      <w:rStyle w:val="TitleChar"/>
                                    </w:rPr>
                                  </w:sdtEndPr>
                                  <w:sdtContent>
                                    <w:p w14:paraId="1D7A0EFF" w14:textId="18DDC203" w:rsidR="00DB36DF" w:rsidRPr="00DB36DF" w:rsidRDefault="00DB36DF" w:rsidP="00AA4C03">
                                      <w:pPr>
                                        <w:rPr>
                                          <w:rStyle w:val="TitleChar"/>
                                        </w:rPr>
                                      </w:pPr>
                                      <w:r>
                                        <w:rPr>
                                          <w:rStyle w:val="TitleChar"/>
                                        </w:rPr>
                                        <w:t>User Guide</w:t>
                                      </w:r>
                                    </w:p>
                                  </w:sdtContent>
                                </w:sdt>
                                <w:p w14:paraId="491156F6" w14:textId="443AC3E5" w:rsidR="00DB36DF" w:rsidRDefault="00DB36DF" w:rsidP="00AA4C03">
                                  <w:pPr>
                                    <w:rPr>
                                      <w:rStyle w:val="TitleChar"/>
                                      <w:sz w:val="44"/>
                                      <w:szCs w:val="44"/>
                                    </w:rPr>
                                  </w:pPr>
                                  <w:r>
                                    <w:rPr>
                                      <w:rStyle w:val="TitleChar"/>
                                      <w:sz w:val="44"/>
                                      <w:szCs w:val="44"/>
                                    </w:rPr>
                                    <w:t>LanguageWire connector for Drupal</w:t>
                                  </w:r>
                                </w:p>
                                <w:p w14:paraId="3941EA6B" w14:textId="0BD76B26" w:rsidR="00DB36DF" w:rsidRPr="00E05C35" w:rsidRDefault="00DB36DF" w:rsidP="00AA4C03">
                                  <w:pPr>
                                    <w:spacing w:line="240" w:lineRule="auto"/>
                                    <w:rPr>
                                      <w:rStyle w:val="TitleChar"/>
                                      <w:b w:val="0"/>
                                      <w:bCs/>
                                      <w:sz w:val="32"/>
                                      <w:szCs w:val="32"/>
                                    </w:rPr>
                                  </w:pPr>
                                  <w:r w:rsidRPr="00E05C35">
                                    <w:rPr>
                                      <w:rStyle w:val="TitleChar"/>
                                      <w:b w:val="0"/>
                                      <w:bCs/>
                                      <w:sz w:val="32"/>
                                      <w:szCs w:val="32"/>
                                    </w:rPr>
                                    <w:t xml:space="preserve">Software version </w:t>
                                  </w:r>
                                  <w:r w:rsidR="002A1105">
                                    <w:rPr>
                                      <w:rStyle w:val="TitleChar"/>
                                      <w:b w:val="0"/>
                                      <w:bCs/>
                                      <w:sz w:val="32"/>
                                      <w:szCs w:val="32"/>
                                    </w:rPr>
                                    <w:t>v.9.</w:t>
                                  </w:r>
                                  <w:r w:rsidR="00CC640B">
                                    <w:rPr>
                                      <w:rStyle w:val="TitleChar"/>
                                      <w:b w:val="0"/>
                                      <w:bCs/>
                                      <w:sz w:val="32"/>
                                      <w:szCs w:val="32"/>
                                    </w:rPr>
                                    <w:t>2</w:t>
                                  </w:r>
                                  <w:r w:rsidR="00C07C50">
                                    <w:rPr>
                                      <w:rStyle w:val="TitleChar"/>
                                      <w:b w:val="0"/>
                                      <w:bCs/>
                                      <w:sz w:val="32"/>
                                      <w:szCs w:val="32"/>
                                    </w:rPr>
                                    <w:t>.0</w:t>
                                  </w:r>
                                </w:p>
                                <w:p w14:paraId="30CAD68D" w14:textId="62363FB5" w:rsidR="00DB36DF" w:rsidRPr="00887229" w:rsidRDefault="00DB36DF" w:rsidP="00AA4C03">
                                  <w:pPr>
                                    <w:spacing w:line="240" w:lineRule="auto"/>
                                    <w:rPr>
                                      <w:rStyle w:val="TitleChar"/>
                                      <w:b w:val="0"/>
                                      <w:bCs/>
                                      <w:sz w:val="32"/>
                                      <w:szCs w:val="32"/>
                                    </w:rPr>
                                  </w:pPr>
                                  <w:r w:rsidRPr="00887229">
                                    <w:rPr>
                                      <w:rStyle w:val="TitleChar"/>
                                      <w:b w:val="0"/>
                                      <w:bCs/>
                                      <w:sz w:val="32"/>
                                      <w:szCs w:val="32"/>
                                    </w:rPr>
                                    <w:t xml:space="preserve">Document </w:t>
                                  </w:r>
                                  <w:r w:rsidR="00204930" w:rsidRPr="00887229">
                                    <w:rPr>
                                      <w:rStyle w:val="TitleChar"/>
                                      <w:b w:val="0"/>
                                      <w:bCs/>
                                      <w:sz w:val="32"/>
                                      <w:szCs w:val="32"/>
                                    </w:rPr>
                                    <w:t xml:space="preserve">version </w:t>
                                  </w:r>
                                  <w:r w:rsidR="00CC640B">
                                    <w:rPr>
                                      <w:rStyle w:val="TitleChar"/>
                                      <w:b w:val="0"/>
                                      <w:bCs/>
                                      <w:sz w:val="32"/>
                                      <w:szCs w:val="32"/>
                                    </w:rPr>
                                    <w:t>6</w:t>
                                  </w:r>
                                  <w:r w:rsidR="00560F46">
                                    <w:rPr>
                                      <w:rStyle w:val="TitleChar"/>
                                      <w:b w:val="0"/>
                                      <w:bCs/>
                                      <w:sz w:val="32"/>
                                      <w:szCs w:val="32"/>
                                    </w:rPr>
                                    <w:t>.0</w:t>
                                  </w:r>
                                </w:p>
                                <w:p w14:paraId="7095A43B" w14:textId="6F808B00" w:rsidR="00DB36DF" w:rsidRPr="00887229" w:rsidRDefault="00DB36DF" w:rsidP="00AA4C03">
                                  <w:pPr>
                                    <w:spacing w:line="240" w:lineRule="auto"/>
                                    <w:rPr>
                                      <w:bCs/>
                                      <w:color w:val="FFFFFF" w:themeColor="background1"/>
                                      <w:sz w:val="32"/>
                                      <w:szCs w:val="32"/>
                                    </w:rPr>
                                  </w:pPr>
                                  <w:r w:rsidRPr="00887229">
                                    <w:rPr>
                                      <w:rStyle w:val="TitleChar"/>
                                      <w:b w:val="0"/>
                                      <w:bCs/>
                                      <w:sz w:val="32"/>
                                      <w:szCs w:val="32"/>
                                    </w:rPr>
                                    <w:t xml:space="preserve">Document ID </w:t>
                                  </w:r>
                                  <w:sdt>
                                    <w:sdtPr>
                                      <w:rPr>
                                        <w:rStyle w:val="TitleChar"/>
                                        <w:b w:val="0"/>
                                        <w:bCs/>
                                        <w:sz w:val="32"/>
                                        <w:szCs w:val="32"/>
                                      </w:rPr>
                                      <w:alias w:val="Document ID Value"/>
                                      <w:tag w:val="_dlc_DocId"/>
                                      <w:id w:val="1249312863"/>
                                      <w:lock w:val="contentLocked"/>
                                      <w:placeholder>
                                        <w:docPart w:val="3FB8050A8296403F87ECE88AA898CDE3"/>
                                      </w:placeholder>
                                      <w:dataBinding w:prefixMappings="xmlns:ns0='http://schemas.microsoft.com/office/2006/metadata/properties' xmlns:ns1='http://www.w3.org/2001/XMLSchema-instance' xmlns:ns2='http://schemas.microsoft.com/office/infopath/2007/PartnerControls' xmlns:ns3='http://schemas.microsoft.com/sharepoint/v3' xmlns:ns4='2dcb908f-82a6-42e3-b456-27e6ae1216fe' xmlns:ns5='a288ea3b-bc66-4dc5-8bdd-5e6ec5f597dd' " w:xpath="/ns0:properties[1]/documentManagement[1]/ns4:_dlc_DocId[1]" w:storeItemID="{2920B849-566A-429B-BF3B-098C52F424EF}"/>
                                      <w:text/>
                                    </w:sdtPr>
                                    <w:sdtEndPr>
                                      <w:rPr>
                                        <w:rStyle w:val="TitleChar"/>
                                      </w:rPr>
                                    </w:sdtEndPr>
                                    <w:sdtContent>
                                      <w:r w:rsidR="002A1105">
                                        <w:rPr>
                                          <w:rStyle w:val="TitleChar"/>
                                          <w:b w:val="0"/>
                                          <w:bCs/>
                                          <w:sz w:val="32"/>
                                          <w:szCs w:val="32"/>
                                        </w:rPr>
                                        <w:t>PROD-1489022468-422</w:t>
                                      </w:r>
                                    </w:sdtContent>
                                  </w:sdt>
                                </w:p>
                                <w:p w14:paraId="2F295BE2" w14:textId="72FD6214" w:rsidR="00793359" w:rsidRPr="00887229" w:rsidRDefault="00793359" w:rsidP="00E56BE7"/>
                              </w:txbxContent>
                            </wps:txbx>
                            <wps:bodyPr rot="0" vert="horz" wrap="square" lIns="180000" tIns="180000" rIns="180000" bIns="180000" anchor="t" anchorCtr="0">
                              <a:noAutofit/>
                            </wps:bodyPr>
                          </wps:wsp>
                        </wpg:wgp>
                      </a:graphicData>
                    </a:graphic>
                  </wp:anchor>
                </w:drawing>
              </mc:Choice>
              <mc:Fallback>
                <w:pict>
                  <v:group w14:anchorId="09A518E8" id="Group 61" o:spid="_x0000_s1026" style="position:absolute;left:0;text-align:left;margin-left:-52.75pt;margin-top:-51.05pt;width:555.85pt;height:799.2pt;z-index:251658242" coordsize="70591,10149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">
                    <v:rect id="Rectangle 195" o:spid="_x0000_s1027" style="position:absolute;width:70591;height:10149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" fillcolor="#66bfcc" stroked="f" strokeweight="1pt">
                      <v:textbox inset="36pt,57.6pt,36pt,36pt">
                        <w:txbxContent>
                          <w:p w14:paraId="12811FF9" w14:textId="77777777" w:rsidR="004C36A3" w:rsidRDefault="004C36A3" w:rsidP="00E56BE7"/>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8" type="#_x0000_t75" style="position:absolute;left:7336;top:61668;width:20136;height:32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">
                      <v:imagedata r:id="rId14" o:title=""/>
                    </v:shape>
                    <v:shapetype id="_x0000_t202" coordsize="21600,21600" o:spt="202" path="m,l,21600r21600,l21600,xe">
                      <v:stroke joinstyle="miter"/>
                      <v:path gradientshapeok="t" o:connecttype="rect"/>
                    </v:shapetype>
                    <v:shape id="Text Box 2" o:spid="_x0000_s1029" type="#_x0000_t202" style="position:absolute;left:4572;top:66240;width:61626;height:3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" filled="f" strokecolor="white [3212]" strokeweight="1pt">
                      <v:textbox inset="5mm,5mm,5mm,5mm">
                        <w:txbxContent>
                          <w:sdt>
                            <w:sdtPr>
                              <w:rPr>
                                <w:rStyle w:val="TitleChar"/>
                              </w:rPr>
                              <w:alias w:val="Category"/>
                              <w:tag w:val=""/>
                              <w:id w:val="-328523473"/>
                              <w:placeholder>
                                <w:docPart w:val="252DE874452B4EF2824155B1A920563A"/>
                              </w:placeholder>
                              <w:dataBinding w:prefixMappings="xmlns:ns0='http://purl.org/dc/elements/1.1/' xmlns:ns1='http://schemas.openxmlformats.org/package/2006/metadata/core-properties' " w:xpath="/ns1:coreProperties[1]/ns1:category[1]" w:storeItemID="{6C3C8BC8-F283-45AE-878A-BAB7291924A1}"/>
                              <w:text/>
                            </w:sdtPr>
                            <w:sdtEndPr>
                              <w:rPr>
                                <w:rStyle w:val="TitleChar"/>
                              </w:rPr>
                            </w:sdtEndPr>
                            <w:sdtContent>
                              <w:p w14:paraId="1D7A0EFF" w14:textId="18DDC203" w:rsidR="00DB36DF" w:rsidRPr="00DB36DF" w:rsidRDefault="00DB36DF" w:rsidP="00AA4C03">
                                <w:pPr>
                                  <w:rPr>
                                    <w:rStyle w:val="TitleChar"/>
                                  </w:rPr>
                                </w:pPr>
                                <w:r>
                                  <w:rPr>
                                    <w:rStyle w:val="TitleChar"/>
                                  </w:rPr>
                                  <w:t>User Guide</w:t>
                                </w:r>
                              </w:p>
                            </w:sdtContent>
                          </w:sdt>
                          <w:p w14:paraId="491156F6" w14:textId="443AC3E5" w:rsidR="00DB36DF" w:rsidRDefault="00DB36DF" w:rsidP="00AA4C03">
                            <w:pPr>
                              <w:rPr>
                                <w:rStyle w:val="TitleChar"/>
                                <w:sz w:val="44"/>
                                <w:szCs w:val="44"/>
                              </w:rPr>
                            </w:pPr>
                            <w:r>
                              <w:rPr>
                                <w:rStyle w:val="TitleChar"/>
                                <w:sz w:val="44"/>
                                <w:szCs w:val="44"/>
                              </w:rPr>
                              <w:t>LanguageWire connector for Drupal</w:t>
                            </w:r>
                          </w:p>
                          <w:p w14:paraId="3941EA6B" w14:textId="0BD76B26" w:rsidR="00DB36DF" w:rsidRPr="00E05C35" w:rsidRDefault="00DB36DF" w:rsidP="00AA4C03">
                            <w:pPr>
                              <w:spacing w:line="240" w:lineRule="auto"/>
                              <w:rPr>
                                <w:rStyle w:val="TitleChar"/>
                                <w:b w:val="0"/>
                                <w:bCs/>
                                <w:sz w:val="32"/>
                                <w:szCs w:val="32"/>
                              </w:rPr>
                            </w:pPr>
                            <w:r w:rsidRPr="00E05C35">
                              <w:rPr>
                                <w:rStyle w:val="TitleChar"/>
                                <w:b w:val="0"/>
                                <w:bCs/>
                                <w:sz w:val="32"/>
                                <w:szCs w:val="32"/>
                              </w:rPr>
                              <w:t xml:space="preserve">Software version </w:t>
                            </w:r>
                            <w:r w:rsidR="002A1105">
                              <w:rPr>
                                <w:rStyle w:val="TitleChar"/>
                                <w:b w:val="0"/>
                                <w:bCs/>
                                <w:sz w:val="32"/>
                                <w:szCs w:val="32"/>
                              </w:rPr>
                              <w:t>v.9.</w:t>
                            </w:r>
                            <w:r w:rsidR="00CC640B">
                              <w:rPr>
                                <w:rStyle w:val="TitleChar"/>
                                <w:b w:val="0"/>
                                <w:bCs/>
                                <w:sz w:val="32"/>
                                <w:szCs w:val="32"/>
                              </w:rPr>
                              <w:t>2</w:t>
                            </w:r>
                            <w:r w:rsidR="00C07C50">
                              <w:rPr>
                                <w:rStyle w:val="TitleChar"/>
                                <w:b w:val="0"/>
                                <w:bCs/>
                                <w:sz w:val="32"/>
                                <w:szCs w:val="32"/>
                              </w:rPr>
                              <w:t>.0</w:t>
                            </w:r>
                          </w:p>
                          <w:p w14:paraId="30CAD68D" w14:textId="62363FB5" w:rsidR="00DB36DF" w:rsidRPr="00887229" w:rsidRDefault="00DB36DF" w:rsidP="00AA4C03">
                            <w:pPr>
                              <w:spacing w:line="240" w:lineRule="auto"/>
                              <w:rPr>
                                <w:rStyle w:val="TitleChar"/>
                                <w:b w:val="0"/>
                                <w:bCs/>
                                <w:sz w:val="32"/>
                                <w:szCs w:val="32"/>
                              </w:rPr>
                            </w:pPr>
                            <w:r w:rsidRPr="00887229">
                              <w:rPr>
                                <w:rStyle w:val="TitleChar"/>
                                <w:b w:val="0"/>
                                <w:bCs/>
                                <w:sz w:val="32"/>
                                <w:szCs w:val="32"/>
                              </w:rPr>
                              <w:t xml:space="preserve">Document </w:t>
                            </w:r>
                            <w:r w:rsidR="00204930" w:rsidRPr="00887229">
                              <w:rPr>
                                <w:rStyle w:val="TitleChar"/>
                                <w:b w:val="0"/>
                                <w:bCs/>
                                <w:sz w:val="32"/>
                                <w:szCs w:val="32"/>
                              </w:rPr>
                              <w:t xml:space="preserve">version </w:t>
                            </w:r>
                            <w:r w:rsidR="00CC640B">
                              <w:rPr>
                                <w:rStyle w:val="TitleChar"/>
                                <w:b w:val="0"/>
                                <w:bCs/>
                                <w:sz w:val="32"/>
                                <w:szCs w:val="32"/>
                              </w:rPr>
                              <w:t>6</w:t>
                            </w:r>
                            <w:r w:rsidR="00560F46">
                              <w:rPr>
                                <w:rStyle w:val="TitleChar"/>
                                <w:b w:val="0"/>
                                <w:bCs/>
                                <w:sz w:val="32"/>
                                <w:szCs w:val="32"/>
                              </w:rPr>
                              <w:t>.0</w:t>
                            </w:r>
                          </w:p>
                          <w:p w14:paraId="7095A43B" w14:textId="6F808B00" w:rsidR="00DB36DF" w:rsidRPr="00887229" w:rsidRDefault="00DB36DF" w:rsidP="00AA4C03">
                            <w:pPr>
                              <w:spacing w:line="240" w:lineRule="auto"/>
                              <w:rPr>
                                <w:bCs/>
                                <w:color w:val="FFFFFF" w:themeColor="background1"/>
                                <w:sz w:val="32"/>
                                <w:szCs w:val="32"/>
                              </w:rPr>
                            </w:pPr>
                            <w:r w:rsidRPr="00887229">
                              <w:rPr>
                                <w:rStyle w:val="TitleChar"/>
                                <w:b w:val="0"/>
                                <w:bCs/>
                                <w:sz w:val="32"/>
                                <w:szCs w:val="32"/>
                              </w:rPr>
                              <w:t xml:space="preserve">Document ID </w:t>
                            </w:r>
                            <w:sdt>
                              <w:sdtPr>
                                <w:rPr>
                                  <w:rStyle w:val="TitleChar"/>
                                  <w:b w:val="0"/>
                                  <w:bCs/>
                                  <w:sz w:val="32"/>
                                  <w:szCs w:val="32"/>
                                </w:rPr>
                                <w:alias w:val="Document ID Value"/>
                                <w:tag w:val="_dlc_DocId"/>
                                <w:id w:val="1249312863"/>
                                <w:lock w:val="contentLocked"/>
                                <w:placeholder>
                                  <w:docPart w:val="3FB8050A8296403F87ECE88AA898CDE3"/>
                                </w:placeholder>
                                <w:dataBinding w:prefixMappings="xmlns:ns0='http://schemas.microsoft.com/office/2006/metadata/properties' xmlns:ns1='http://www.w3.org/2001/XMLSchema-instance' xmlns:ns2='http://schemas.microsoft.com/office/infopath/2007/PartnerControls' xmlns:ns3='http://schemas.microsoft.com/sharepoint/v3' xmlns:ns4='2dcb908f-82a6-42e3-b456-27e6ae1216fe' xmlns:ns5='a288ea3b-bc66-4dc5-8bdd-5e6ec5f597dd' " w:xpath="/ns0:properties[1]/documentManagement[1]/ns4:_dlc_DocId[1]" w:storeItemID="{2920B849-566A-429B-BF3B-098C52F424EF}"/>
                                <w:text/>
                              </w:sdtPr>
                              <w:sdtEndPr>
                                <w:rPr>
                                  <w:rStyle w:val="TitleChar"/>
                                </w:rPr>
                              </w:sdtEndPr>
                              <w:sdtContent>
                                <w:r w:rsidR="002A1105">
                                  <w:rPr>
                                    <w:rStyle w:val="TitleChar"/>
                                    <w:b w:val="0"/>
                                    <w:bCs/>
                                    <w:sz w:val="32"/>
                                    <w:szCs w:val="32"/>
                                  </w:rPr>
                                  <w:t>PROD-1489022468-422</w:t>
                                </w:r>
                              </w:sdtContent>
                            </w:sdt>
                          </w:p>
                          <w:p w14:paraId="2F295BE2" w14:textId="72FD6214" w:rsidR="00793359" w:rsidRPr="00887229" w:rsidRDefault="00793359" w:rsidP="00E56BE7"/>
                        </w:txbxContent>
                      </v:textbox>
                    </v:shape>
                  </v:group>
                </w:pict>
              </mc:Fallback>
            </mc:AlternateContent>
          </w:r>
        </w:p>
        <w:p w14:paraId="6BE63EEA" w14:textId="07DDB6AE" w:rsidR="004C36A3" w:rsidRPr="00E05C35" w:rsidRDefault="004C36A3" w:rsidP="00E56BE7">
          <w:pPr>
            <w:rPr>
              <w:noProof/>
            </w:rPr>
          </w:pPr>
          <w:r w:rsidRPr="00E05C35">
            <w:rPr>
              <w:noProof/>
            </w:rPr>
            <w:br w:type="page"/>
          </w:r>
        </w:p>
      </w:sdtContent>
    </w:sdt>
    <w:p w14:paraId="7B08800E" w14:textId="77777777" w:rsidR="00E05C35" w:rsidRPr="00E05C35" w:rsidRDefault="00E05C35" w:rsidP="00E05C35">
      <w:pPr>
        <w:pStyle w:val="Contentsheader"/>
      </w:pPr>
      <w:bookmarkStart w:id="0" w:name="_Toc7000516"/>
      <w:r w:rsidRPr="00E05C35">
        <w:lastRenderedPageBreak/>
        <w:t>Revision chart</w:t>
      </w:r>
    </w:p>
    <w:tbl>
      <w:tblPr>
        <w:tblW w:w="8990" w:type="dxa"/>
        <w:tblCellMar>
          <w:left w:w="0" w:type="dxa"/>
          <w:right w:w="0" w:type="dxa"/>
        </w:tblCellMar>
        <w:tblLook w:val="0420" w:firstRow="1" w:lastRow="0" w:firstColumn="0" w:lastColumn="0" w:noHBand="0" w:noVBand="1"/>
      </w:tblPr>
      <w:tblGrid>
        <w:gridCol w:w="980"/>
        <w:gridCol w:w="1440"/>
        <w:gridCol w:w="1620"/>
        <w:gridCol w:w="1800"/>
        <w:gridCol w:w="3150"/>
      </w:tblGrid>
      <w:tr w:rsidR="00E05C35" w:rsidRPr="00E05C35" w14:paraId="48F7F9D8" w14:textId="77777777" w:rsidTr="00D13805">
        <w:trPr>
          <w:trHeight w:val="238"/>
        </w:trPr>
        <w:tc>
          <w:tcPr>
            <w:tcW w:w="980" w:type="dxa"/>
            <w:tcBorders>
              <w:top w:val="single" w:sz="8" w:space="0" w:color="66BFCC"/>
              <w:left w:val="single" w:sz="8" w:space="0" w:color="66BFCC"/>
              <w:bottom w:val="single" w:sz="18" w:space="0" w:color="66BFCC"/>
              <w:right w:val="single" w:sz="8" w:space="0" w:color="66BFCC"/>
            </w:tcBorders>
            <w:shd w:val="clear" w:color="auto" w:fill="auto"/>
            <w:tcMar>
              <w:top w:w="15" w:type="dxa"/>
              <w:left w:w="113" w:type="dxa"/>
              <w:bottom w:w="0" w:type="dxa"/>
              <w:right w:w="15" w:type="dxa"/>
            </w:tcMar>
            <w:vAlign w:val="center"/>
            <w:hideMark/>
          </w:tcPr>
          <w:p w14:paraId="10258C67" w14:textId="77777777" w:rsidR="00E05C35" w:rsidRPr="00D13805" w:rsidRDefault="00E05C35" w:rsidP="00D13805">
            <w:pPr>
              <w:pStyle w:val="Revisioncharttext"/>
              <w:spacing w:before="120"/>
              <w:rPr>
                <w:b/>
                <w:bCs/>
              </w:rPr>
            </w:pPr>
            <w:r w:rsidRPr="00D13805">
              <w:rPr>
                <w:b/>
                <w:bCs/>
              </w:rPr>
              <w:t>Version</w:t>
            </w:r>
          </w:p>
        </w:tc>
        <w:tc>
          <w:tcPr>
            <w:tcW w:w="1440" w:type="dxa"/>
            <w:tcBorders>
              <w:top w:val="single" w:sz="8" w:space="0" w:color="66BFCC"/>
              <w:left w:val="single" w:sz="8" w:space="0" w:color="66BFCC"/>
              <w:bottom w:val="single" w:sz="18" w:space="0" w:color="66BFCC"/>
              <w:right w:val="single" w:sz="8" w:space="0" w:color="66BFCC"/>
            </w:tcBorders>
            <w:shd w:val="clear" w:color="auto" w:fill="auto"/>
            <w:tcMar>
              <w:top w:w="15" w:type="dxa"/>
              <w:left w:w="113" w:type="dxa"/>
              <w:bottom w:w="0" w:type="dxa"/>
              <w:right w:w="15" w:type="dxa"/>
            </w:tcMar>
            <w:vAlign w:val="center"/>
            <w:hideMark/>
          </w:tcPr>
          <w:p w14:paraId="0B8813E1" w14:textId="77777777" w:rsidR="00E05C35" w:rsidRPr="00D13805" w:rsidRDefault="00E05C35" w:rsidP="00D13805">
            <w:pPr>
              <w:pStyle w:val="Revisioncharttext"/>
              <w:spacing w:before="120"/>
              <w:rPr>
                <w:b/>
                <w:bCs/>
              </w:rPr>
            </w:pPr>
            <w:r w:rsidRPr="00D13805">
              <w:rPr>
                <w:b/>
                <w:bCs/>
              </w:rPr>
              <w:t>Date</w:t>
            </w:r>
          </w:p>
        </w:tc>
        <w:tc>
          <w:tcPr>
            <w:tcW w:w="1620" w:type="dxa"/>
            <w:tcBorders>
              <w:top w:val="single" w:sz="8" w:space="0" w:color="66BFCC"/>
              <w:left w:val="single" w:sz="8" w:space="0" w:color="66BFCC"/>
              <w:bottom w:val="single" w:sz="18" w:space="0" w:color="66BFCC"/>
              <w:right w:val="single" w:sz="8" w:space="0" w:color="66BFCC"/>
            </w:tcBorders>
            <w:shd w:val="clear" w:color="auto" w:fill="auto"/>
            <w:tcMar>
              <w:top w:w="15" w:type="dxa"/>
              <w:left w:w="113" w:type="dxa"/>
              <w:bottom w:w="0" w:type="dxa"/>
              <w:right w:w="15" w:type="dxa"/>
            </w:tcMar>
            <w:vAlign w:val="center"/>
            <w:hideMark/>
          </w:tcPr>
          <w:p w14:paraId="7E6F44A6" w14:textId="77777777" w:rsidR="00E05C35" w:rsidRPr="00D13805" w:rsidRDefault="00E05C35" w:rsidP="00D13805">
            <w:pPr>
              <w:pStyle w:val="Revisioncharttext"/>
              <w:spacing w:before="120"/>
              <w:rPr>
                <w:b/>
                <w:bCs/>
              </w:rPr>
            </w:pPr>
            <w:r w:rsidRPr="00D13805">
              <w:rPr>
                <w:b/>
                <w:bCs/>
              </w:rPr>
              <w:t>Primary author</w:t>
            </w:r>
          </w:p>
        </w:tc>
        <w:tc>
          <w:tcPr>
            <w:tcW w:w="1800" w:type="dxa"/>
            <w:tcBorders>
              <w:top w:val="single" w:sz="8" w:space="0" w:color="66BFCC"/>
              <w:left w:val="single" w:sz="8" w:space="0" w:color="66BFCC"/>
              <w:bottom w:val="single" w:sz="18" w:space="0" w:color="66BFCC"/>
              <w:right w:val="single" w:sz="8" w:space="0" w:color="66BFCC"/>
            </w:tcBorders>
            <w:shd w:val="clear" w:color="auto" w:fill="auto"/>
            <w:tcMar>
              <w:top w:w="15" w:type="dxa"/>
              <w:left w:w="113" w:type="dxa"/>
              <w:bottom w:w="0" w:type="dxa"/>
              <w:right w:w="15" w:type="dxa"/>
            </w:tcMar>
            <w:vAlign w:val="center"/>
            <w:hideMark/>
          </w:tcPr>
          <w:p w14:paraId="0DA99110" w14:textId="77777777" w:rsidR="00E05C35" w:rsidRPr="00D13805" w:rsidRDefault="00E05C35" w:rsidP="00D13805">
            <w:pPr>
              <w:pStyle w:val="Revisioncharttext"/>
              <w:spacing w:before="120"/>
              <w:rPr>
                <w:b/>
                <w:bCs/>
              </w:rPr>
            </w:pPr>
            <w:r w:rsidRPr="00D13805">
              <w:rPr>
                <w:b/>
                <w:bCs/>
              </w:rPr>
              <w:t>Reviewed by</w:t>
            </w:r>
          </w:p>
        </w:tc>
        <w:tc>
          <w:tcPr>
            <w:tcW w:w="3150" w:type="dxa"/>
            <w:tcBorders>
              <w:top w:val="single" w:sz="8" w:space="0" w:color="66BFCC"/>
              <w:left w:val="single" w:sz="8" w:space="0" w:color="66BFCC"/>
              <w:bottom w:val="single" w:sz="18" w:space="0" w:color="66BFCC"/>
              <w:right w:val="single" w:sz="8" w:space="0" w:color="66BFCC"/>
            </w:tcBorders>
            <w:shd w:val="clear" w:color="auto" w:fill="auto"/>
            <w:tcMar>
              <w:top w:w="15" w:type="dxa"/>
              <w:left w:w="113" w:type="dxa"/>
              <w:bottom w:w="0" w:type="dxa"/>
              <w:right w:w="15" w:type="dxa"/>
            </w:tcMar>
            <w:vAlign w:val="center"/>
            <w:hideMark/>
          </w:tcPr>
          <w:p w14:paraId="3D2ED6EC" w14:textId="77777777" w:rsidR="00E05C35" w:rsidRPr="00D13805" w:rsidRDefault="00E05C35" w:rsidP="00D13805">
            <w:pPr>
              <w:pStyle w:val="Revisioncharttext"/>
              <w:spacing w:before="120"/>
              <w:rPr>
                <w:b/>
                <w:bCs/>
              </w:rPr>
            </w:pPr>
            <w:r w:rsidRPr="00D13805">
              <w:rPr>
                <w:b/>
                <w:bCs/>
              </w:rPr>
              <w:t>Description</w:t>
            </w:r>
          </w:p>
        </w:tc>
      </w:tr>
      <w:tr w:rsidR="00E05C35" w:rsidRPr="00E05C35" w14:paraId="6B27F3D0" w14:textId="77777777" w:rsidTr="00D13805">
        <w:trPr>
          <w:trHeight w:val="269"/>
        </w:trPr>
        <w:tc>
          <w:tcPr>
            <w:tcW w:w="980" w:type="dxa"/>
            <w:tcBorders>
              <w:top w:val="single" w:sz="1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6C38B2B3" w14:textId="298EC02A" w:rsidR="00E05C35" w:rsidRPr="00E05C35" w:rsidRDefault="001467EF" w:rsidP="008F64BD">
            <w:pPr>
              <w:pStyle w:val="Revisioncharttext"/>
              <w:spacing w:before="120"/>
            </w:pPr>
            <w:r>
              <w:t>1.0</w:t>
            </w:r>
          </w:p>
        </w:tc>
        <w:tc>
          <w:tcPr>
            <w:tcW w:w="1440" w:type="dxa"/>
            <w:tcBorders>
              <w:top w:val="single" w:sz="1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562C780F" w14:textId="39FC883A" w:rsidR="00E05C35" w:rsidRPr="00E05C35" w:rsidRDefault="001467EF" w:rsidP="008F64BD">
            <w:pPr>
              <w:pStyle w:val="Revisioncharttext"/>
              <w:spacing w:before="120"/>
            </w:pPr>
            <w:r>
              <w:t>2019</w:t>
            </w:r>
            <w:r w:rsidR="00E05C35" w:rsidRPr="00E05C35">
              <w:t>/</w:t>
            </w:r>
            <w:r>
              <w:t>08</w:t>
            </w:r>
            <w:r w:rsidR="00E05C35" w:rsidRPr="00E05C35">
              <w:t>/</w:t>
            </w:r>
            <w:r>
              <w:t>30</w:t>
            </w:r>
          </w:p>
        </w:tc>
        <w:tc>
          <w:tcPr>
            <w:tcW w:w="1620" w:type="dxa"/>
            <w:tcBorders>
              <w:top w:val="single" w:sz="1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0306BB2F" w14:textId="6611570D" w:rsidR="00E05C35" w:rsidRPr="00E05C35" w:rsidRDefault="001467EF" w:rsidP="008F64BD">
            <w:pPr>
              <w:pStyle w:val="Revisioncharttext"/>
              <w:spacing w:before="120"/>
            </w:pPr>
            <w:r>
              <w:t>MP</w:t>
            </w:r>
          </w:p>
        </w:tc>
        <w:tc>
          <w:tcPr>
            <w:tcW w:w="1800" w:type="dxa"/>
            <w:tcBorders>
              <w:top w:val="single" w:sz="1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3447A47C" w14:textId="10D3B5FF" w:rsidR="00E05C35" w:rsidRPr="00E05C35" w:rsidRDefault="001467EF" w:rsidP="008F64BD">
            <w:pPr>
              <w:pStyle w:val="Revisioncharttext"/>
              <w:spacing w:before="120"/>
            </w:pPr>
            <w:r>
              <w:t>-</w:t>
            </w:r>
          </w:p>
        </w:tc>
        <w:tc>
          <w:tcPr>
            <w:tcW w:w="3150" w:type="dxa"/>
            <w:tcBorders>
              <w:top w:val="single" w:sz="1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3B7DFB8C" w14:textId="7B4777E2" w:rsidR="00E05C35" w:rsidRPr="00E05C35" w:rsidRDefault="001467EF" w:rsidP="008F64BD">
            <w:pPr>
              <w:pStyle w:val="Revisioncharttext"/>
              <w:spacing w:before="120"/>
            </w:pPr>
            <w:r>
              <w:t>Initial information aligned to Drupal v7</w:t>
            </w:r>
          </w:p>
        </w:tc>
      </w:tr>
      <w:tr w:rsidR="00E05C35" w:rsidRPr="00E05C35" w14:paraId="47611CD0" w14:textId="77777777" w:rsidTr="00D13805">
        <w:trPr>
          <w:trHeight w:val="269"/>
        </w:trPr>
        <w:tc>
          <w:tcPr>
            <w:tcW w:w="980" w:type="dxa"/>
            <w:tcBorders>
              <w:top w:val="single" w:sz="8" w:space="0" w:color="66BFCC"/>
              <w:left w:val="single" w:sz="8" w:space="0" w:color="66BFCC"/>
              <w:bottom w:val="single" w:sz="8" w:space="0" w:color="66BFCC"/>
              <w:right w:val="single" w:sz="8" w:space="0" w:color="66BFCC"/>
            </w:tcBorders>
            <w:shd w:val="clear" w:color="auto" w:fill="auto"/>
            <w:tcMar>
              <w:top w:w="15" w:type="dxa"/>
              <w:left w:w="113" w:type="dxa"/>
              <w:bottom w:w="0" w:type="dxa"/>
              <w:right w:w="15" w:type="dxa"/>
            </w:tcMar>
            <w:vAlign w:val="center"/>
          </w:tcPr>
          <w:p w14:paraId="76C1571D" w14:textId="7F1A3C29" w:rsidR="00E05C35" w:rsidRPr="00E05C35" w:rsidRDefault="001467EF" w:rsidP="00AA4C03">
            <w:pPr>
              <w:pStyle w:val="Revisioncharttext"/>
            </w:pPr>
            <w:r>
              <w:t>2.0</w:t>
            </w:r>
          </w:p>
        </w:tc>
        <w:tc>
          <w:tcPr>
            <w:tcW w:w="1440" w:type="dxa"/>
            <w:tcBorders>
              <w:top w:val="single" w:sz="8" w:space="0" w:color="66BFCC"/>
              <w:left w:val="single" w:sz="8" w:space="0" w:color="66BFCC"/>
              <w:bottom w:val="single" w:sz="8" w:space="0" w:color="66BFCC"/>
              <w:right w:val="single" w:sz="8" w:space="0" w:color="66BFCC"/>
            </w:tcBorders>
            <w:shd w:val="clear" w:color="auto" w:fill="auto"/>
            <w:tcMar>
              <w:top w:w="15" w:type="dxa"/>
              <w:left w:w="113" w:type="dxa"/>
              <w:bottom w:w="0" w:type="dxa"/>
              <w:right w:w="15" w:type="dxa"/>
            </w:tcMar>
            <w:vAlign w:val="center"/>
          </w:tcPr>
          <w:p w14:paraId="7237EABE" w14:textId="1EB5CBD5" w:rsidR="00E05C35" w:rsidRPr="00E05C35" w:rsidRDefault="001467EF" w:rsidP="00AA4C03">
            <w:pPr>
              <w:pStyle w:val="Revisioncharttext"/>
            </w:pPr>
            <w:r>
              <w:t>2019</w:t>
            </w:r>
            <w:r w:rsidRPr="00E05C35">
              <w:t>/</w:t>
            </w:r>
            <w:r>
              <w:t>08</w:t>
            </w:r>
            <w:r w:rsidRPr="00E05C35">
              <w:t>/</w:t>
            </w:r>
            <w:r>
              <w:t>30</w:t>
            </w:r>
          </w:p>
        </w:tc>
        <w:tc>
          <w:tcPr>
            <w:tcW w:w="1620" w:type="dxa"/>
            <w:tcBorders>
              <w:top w:val="single" w:sz="8" w:space="0" w:color="66BFCC"/>
              <w:left w:val="single" w:sz="8" w:space="0" w:color="66BFCC"/>
              <w:bottom w:val="single" w:sz="8" w:space="0" w:color="66BFCC"/>
              <w:right w:val="single" w:sz="8" w:space="0" w:color="66BFCC"/>
            </w:tcBorders>
            <w:shd w:val="clear" w:color="auto" w:fill="auto"/>
            <w:tcMar>
              <w:top w:w="15" w:type="dxa"/>
              <w:left w:w="113" w:type="dxa"/>
              <w:bottom w:w="0" w:type="dxa"/>
              <w:right w:w="15" w:type="dxa"/>
            </w:tcMar>
            <w:vAlign w:val="center"/>
          </w:tcPr>
          <w:p w14:paraId="66357AED" w14:textId="5921CB22" w:rsidR="00E05C35" w:rsidRPr="00E05C35" w:rsidRDefault="001467EF" w:rsidP="00AA4C03">
            <w:pPr>
              <w:pStyle w:val="Revisioncharttext"/>
            </w:pPr>
            <w:r>
              <w:t>MP</w:t>
            </w:r>
          </w:p>
        </w:tc>
        <w:tc>
          <w:tcPr>
            <w:tcW w:w="1800" w:type="dxa"/>
            <w:tcBorders>
              <w:top w:val="single" w:sz="8" w:space="0" w:color="66BFCC"/>
              <w:left w:val="single" w:sz="8" w:space="0" w:color="66BFCC"/>
              <w:bottom w:val="single" w:sz="8" w:space="0" w:color="66BFCC"/>
              <w:right w:val="single" w:sz="8" w:space="0" w:color="66BFCC"/>
            </w:tcBorders>
            <w:shd w:val="clear" w:color="auto" w:fill="auto"/>
            <w:tcMar>
              <w:top w:w="15" w:type="dxa"/>
              <w:left w:w="113" w:type="dxa"/>
              <w:bottom w:w="0" w:type="dxa"/>
              <w:right w:w="15" w:type="dxa"/>
            </w:tcMar>
            <w:vAlign w:val="center"/>
          </w:tcPr>
          <w:p w14:paraId="2CB9B256" w14:textId="007AB158" w:rsidR="00E05C35" w:rsidRPr="00E05C35" w:rsidRDefault="001467EF" w:rsidP="00AA4C03">
            <w:pPr>
              <w:pStyle w:val="Revisioncharttext"/>
            </w:pPr>
            <w:r>
              <w:t>-</w:t>
            </w:r>
          </w:p>
        </w:tc>
        <w:tc>
          <w:tcPr>
            <w:tcW w:w="3150" w:type="dxa"/>
            <w:tcBorders>
              <w:top w:val="single" w:sz="8" w:space="0" w:color="66BFCC"/>
              <w:left w:val="single" w:sz="8" w:space="0" w:color="66BFCC"/>
              <w:bottom w:val="single" w:sz="8" w:space="0" w:color="66BFCC"/>
              <w:right w:val="single" w:sz="8" w:space="0" w:color="66BFCC"/>
            </w:tcBorders>
            <w:shd w:val="clear" w:color="auto" w:fill="auto"/>
            <w:tcMar>
              <w:top w:w="15" w:type="dxa"/>
              <w:left w:w="113" w:type="dxa"/>
              <w:bottom w:w="0" w:type="dxa"/>
              <w:right w:w="15" w:type="dxa"/>
            </w:tcMar>
            <w:vAlign w:val="center"/>
          </w:tcPr>
          <w:p w14:paraId="6AFB57B8" w14:textId="11D72CDE" w:rsidR="00E05C35" w:rsidRPr="00E05C35" w:rsidRDefault="001467EF" w:rsidP="00AA4C03">
            <w:pPr>
              <w:pStyle w:val="Revisioncharttext"/>
            </w:pPr>
            <w:r>
              <w:t>Advanced guide, including configuration details. Information aligned to Drupal v7</w:t>
            </w:r>
          </w:p>
        </w:tc>
      </w:tr>
      <w:tr w:rsidR="00E05C35" w:rsidRPr="00E05C35" w14:paraId="49B7E6E0" w14:textId="77777777" w:rsidTr="00D13805">
        <w:trPr>
          <w:trHeight w:val="269"/>
        </w:trPr>
        <w:tc>
          <w:tcPr>
            <w:tcW w:w="98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739B31D9" w14:textId="4B3529B1" w:rsidR="00E05C35" w:rsidRPr="00E05C35" w:rsidRDefault="001467EF" w:rsidP="00AA4C03">
            <w:pPr>
              <w:pStyle w:val="Revisioncharttext"/>
            </w:pPr>
            <w:r>
              <w:t>3.0</w:t>
            </w:r>
          </w:p>
        </w:tc>
        <w:tc>
          <w:tcPr>
            <w:tcW w:w="144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23D44D51" w14:textId="3F595D2E" w:rsidR="00E05C35" w:rsidRPr="00E05C35" w:rsidRDefault="001467EF" w:rsidP="00AA4C03">
            <w:pPr>
              <w:pStyle w:val="Revisioncharttext"/>
            </w:pPr>
            <w:r>
              <w:t>2019</w:t>
            </w:r>
            <w:r w:rsidRPr="00E05C35">
              <w:t>/</w:t>
            </w:r>
            <w:r>
              <w:t>08</w:t>
            </w:r>
            <w:r w:rsidRPr="00E05C35">
              <w:t>/</w:t>
            </w:r>
            <w:r>
              <w:t>30</w:t>
            </w:r>
          </w:p>
        </w:tc>
        <w:tc>
          <w:tcPr>
            <w:tcW w:w="162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22A6DD17" w14:textId="7DF23636" w:rsidR="00E05C35" w:rsidRPr="00E05C35" w:rsidRDefault="001467EF" w:rsidP="00AA4C03">
            <w:pPr>
              <w:pStyle w:val="Revisioncharttext"/>
            </w:pPr>
            <w:r>
              <w:t>MP</w:t>
            </w:r>
          </w:p>
        </w:tc>
        <w:tc>
          <w:tcPr>
            <w:tcW w:w="180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767C8BD3" w14:textId="77777777" w:rsidR="00E05C35" w:rsidRPr="00E05C35" w:rsidRDefault="00E05C35" w:rsidP="00AA4C03">
            <w:pPr>
              <w:pStyle w:val="Revisioncharttext"/>
            </w:pPr>
          </w:p>
        </w:tc>
        <w:tc>
          <w:tcPr>
            <w:tcW w:w="315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230D2101" w14:textId="053D5449" w:rsidR="00E05C35" w:rsidRPr="00E05C35" w:rsidRDefault="001467EF" w:rsidP="00AA4C03">
            <w:pPr>
              <w:pStyle w:val="Revisioncharttext"/>
            </w:pPr>
            <w:r>
              <w:t>Advanced guide, including configuration details. Information aligned to Drupal v8</w:t>
            </w:r>
          </w:p>
        </w:tc>
      </w:tr>
      <w:tr w:rsidR="001467EF" w:rsidRPr="00E05C35" w14:paraId="731A73BA" w14:textId="77777777" w:rsidTr="00D13805">
        <w:trPr>
          <w:trHeight w:val="269"/>
        </w:trPr>
        <w:tc>
          <w:tcPr>
            <w:tcW w:w="98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15AA4A9F" w14:textId="4D8FD84F" w:rsidR="001467EF" w:rsidRDefault="001467EF" w:rsidP="00AA4C03">
            <w:pPr>
              <w:pStyle w:val="Revisioncharttext"/>
            </w:pPr>
            <w:r>
              <w:t>4.0</w:t>
            </w:r>
          </w:p>
        </w:tc>
        <w:tc>
          <w:tcPr>
            <w:tcW w:w="144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40FD72D4" w14:textId="785DAEB7" w:rsidR="001467EF" w:rsidRPr="00E05C35" w:rsidRDefault="00E020D1" w:rsidP="00AA4C03">
            <w:pPr>
              <w:pStyle w:val="Revisioncharttext"/>
            </w:pPr>
            <w:r>
              <w:t>2021/07/23</w:t>
            </w:r>
          </w:p>
        </w:tc>
        <w:tc>
          <w:tcPr>
            <w:tcW w:w="162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562B0A47" w14:textId="728C2BCE" w:rsidR="001467EF" w:rsidRPr="00E05C35" w:rsidRDefault="00E020D1" w:rsidP="00AA4C03">
            <w:pPr>
              <w:pStyle w:val="Revisioncharttext"/>
            </w:pPr>
            <w:r>
              <w:t>MP</w:t>
            </w:r>
          </w:p>
        </w:tc>
        <w:tc>
          <w:tcPr>
            <w:tcW w:w="180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4C3628C6" w14:textId="0679617F" w:rsidR="001467EF" w:rsidRPr="00E05C35" w:rsidRDefault="00E020D1" w:rsidP="00AA4C03">
            <w:pPr>
              <w:pStyle w:val="Revisioncharttext"/>
            </w:pPr>
            <w:r>
              <w:t>-</w:t>
            </w:r>
          </w:p>
        </w:tc>
        <w:tc>
          <w:tcPr>
            <w:tcW w:w="315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54C70BBF" w14:textId="08FED17B" w:rsidR="001467EF" w:rsidRPr="00E05C35" w:rsidRDefault="00E020D1" w:rsidP="00AA4C03">
            <w:pPr>
              <w:pStyle w:val="Revisioncharttext"/>
            </w:pPr>
            <w:r>
              <w:t>Advanced guide, including configuration details. Information aligned to Drupal v9 (also valid for v7 and v8)</w:t>
            </w:r>
          </w:p>
        </w:tc>
      </w:tr>
      <w:tr w:rsidR="00E020D1" w:rsidRPr="00E05C35" w14:paraId="43DA4078" w14:textId="77777777" w:rsidTr="00D13805">
        <w:trPr>
          <w:trHeight w:val="269"/>
        </w:trPr>
        <w:tc>
          <w:tcPr>
            <w:tcW w:w="98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60CDA297" w14:textId="77FA780C" w:rsidR="00E020D1" w:rsidRDefault="00E020D1" w:rsidP="00AA4C03">
            <w:pPr>
              <w:pStyle w:val="Revisioncharttext"/>
            </w:pPr>
            <w:r>
              <w:t>5.0</w:t>
            </w:r>
          </w:p>
        </w:tc>
        <w:tc>
          <w:tcPr>
            <w:tcW w:w="144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4BE36D92" w14:textId="6B855E9C" w:rsidR="00E020D1" w:rsidRDefault="00E020D1" w:rsidP="00AA4C03">
            <w:pPr>
              <w:pStyle w:val="Revisioncharttext"/>
            </w:pPr>
            <w:r>
              <w:t>202</w:t>
            </w:r>
            <w:r w:rsidR="009D322B">
              <w:t>2</w:t>
            </w:r>
            <w:r>
              <w:t>/</w:t>
            </w:r>
            <w:r w:rsidR="009D322B">
              <w:t>03</w:t>
            </w:r>
            <w:r>
              <w:t>/</w:t>
            </w:r>
            <w:r w:rsidR="009D322B">
              <w:t>14</w:t>
            </w:r>
          </w:p>
        </w:tc>
        <w:tc>
          <w:tcPr>
            <w:tcW w:w="162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6EEF5766" w14:textId="16C12534" w:rsidR="00E020D1" w:rsidRDefault="00E020D1" w:rsidP="00AA4C03">
            <w:pPr>
              <w:pStyle w:val="Revisioncharttext"/>
            </w:pPr>
            <w:r>
              <w:t>BF</w:t>
            </w:r>
          </w:p>
        </w:tc>
        <w:tc>
          <w:tcPr>
            <w:tcW w:w="180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6EF8CA54" w14:textId="4E18BBE8" w:rsidR="00E020D1" w:rsidRDefault="00FF60DF" w:rsidP="00AA4C03">
            <w:pPr>
              <w:pStyle w:val="Revisioncharttext"/>
            </w:pPr>
            <w:r>
              <w:t>DS</w:t>
            </w:r>
          </w:p>
        </w:tc>
        <w:tc>
          <w:tcPr>
            <w:tcW w:w="315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5976F678" w14:textId="7740DE5C" w:rsidR="00CC640B" w:rsidRDefault="00A41FF6" w:rsidP="00AA4C03">
            <w:pPr>
              <w:pStyle w:val="Revisioncharttext"/>
            </w:pPr>
            <w:r>
              <w:t>New template applied + review</w:t>
            </w:r>
            <w:r w:rsidR="00FE4443">
              <w:t xml:space="preserve"> done+ update</w:t>
            </w:r>
            <w:r w:rsidR="00643DD1">
              <w:t xml:space="preserve"> to 9.1</w:t>
            </w:r>
            <w:r w:rsidR="00C07C50">
              <w:t>.0</w:t>
            </w:r>
            <w:r w:rsidR="00643DD1">
              <w:t xml:space="preserve"> release </w:t>
            </w:r>
          </w:p>
        </w:tc>
      </w:tr>
      <w:tr w:rsidR="00CC640B" w:rsidRPr="00E05C35" w14:paraId="06390242" w14:textId="77777777" w:rsidTr="00D13805">
        <w:trPr>
          <w:trHeight w:val="269"/>
        </w:trPr>
        <w:tc>
          <w:tcPr>
            <w:tcW w:w="98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3A6C7A42" w14:textId="57D541D0" w:rsidR="00CC640B" w:rsidRDefault="00CC640B" w:rsidP="00AA4C03">
            <w:pPr>
              <w:pStyle w:val="Revisioncharttext"/>
            </w:pPr>
            <w:r>
              <w:t>6.0</w:t>
            </w:r>
          </w:p>
        </w:tc>
        <w:tc>
          <w:tcPr>
            <w:tcW w:w="144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6E9B0DCA" w14:textId="38FBBFF3" w:rsidR="00CC640B" w:rsidRDefault="00CC640B" w:rsidP="00AA4C03">
            <w:pPr>
              <w:pStyle w:val="Revisioncharttext"/>
            </w:pPr>
            <w:r>
              <w:t>2022/07/</w:t>
            </w:r>
            <w:r w:rsidR="00452CB4">
              <w:t>29</w:t>
            </w:r>
          </w:p>
        </w:tc>
        <w:tc>
          <w:tcPr>
            <w:tcW w:w="162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4D6CFA17" w14:textId="656D8A92" w:rsidR="00CC640B" w:rsidRDefault="00452CB4" w:rsidP="00AA4C03">
            <w:pPr>
              <w:pStyle w:val="Revisioncharttext"/>
            </w:pPr>
            <w:r>
              <w:t>MP</w:t>
            </w:r>
          </w:p>
        </w:tc>
        <w:tc>
          <w:tcPr>
            <w:tcW w:w="180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68C319FF" w14:textId="77777777" w:rsidR="00CC640B" w:rsidRDefault="00CC640B" w:rsidP="00AA4C03">
            <w:pPr>
              <w:pStyle w:val="Revisioncharttext"/>
            </w:pPr>
          </w:p>
        </w:tc>
        <w:tc>
          <w:tcPr>
            <w:tcW w:w="3150" w:type="dxa"/>
            <w:tcBorders>
              <w:top w:val="single" w:sz="8" w:space="0" w:color="66BFCC"/>
              <w:left w:val="single" w:sz="8" w:space="0" w:color="66BFCC"/>
              <w:bottom w:val="single" w:sz="8" w:space="0" w:color="66BFCC"/>
              <w:right w:val="single" w:sz="8" w:space="0" w:color="66BFCC"/>
            </w:tcBorders>
            <w:shd w:val="clear" w:color="auto" w:fill="EAF4F6"/>
            <w:tcMar>
              <w:top w:w="15" w:type="dxa"/>
              <w:left w:w="113" w:type="dxa"/>
              <w:bottom w:w="0" w:type="dxa"/>
              <w:right w:w="15" w:type="dxa"/>
            </w:tcMar>
            <w:vAlign w:val="center"/>
          </w:tcPr>
          <w:p w14:paraId="1FC93D15" w14:textId="6AD35D6D" w:rsidR="00CC640B" w:rsidRDefault="00452CB4" w:rsidP="00AA4C03">
            <w:pPr>
              <w:pStyle w:val="Revisioncharttext"/>
            </w:pPr>
            <w:r>
              <w:t>Content update aligned to Drupal connector version 9.2.0</w:t>
            </w:r>
          </w:p>
        </w:tc>
      </w:tr>
    </w:tbl>
    <w:p w14:paraId="2F20EC1A" w14:textId="77777777" w:rsidR="00E05C35" w:rsidRDefault="00E05C35">
      <w:pPr>
        <w:spacing w:line="259" w:lineRule="auto"/>
        <w:jc w:val="left"/>
        <w:rPr>
          <w:b/>
        </w:rPr>
      </w:pPr>
      <w:r>
        <w:rPr>
          <w:b/>
        </w:rPr>
        <w:br w:type="page"/>
      </w:r>
    </w:p>
    <w:sdt>
      <w:sdtPr>
        <w:rPr>
          <w:b/>
        </w:rPr>
        <w:id w:val="884685430"/>
        <w:docPartObj>
          <w:docPartGallery w:val="Table of Contents"/>
          <w:docPartUnique/>
        </w:docPartObj>
      </w:sdtPr>
      <w:sdtEndPr>
        <w:rPr>
          <w:b w:val="0"/>
          <w:noProof/>
          <w:color w:val="333333"/>
        </w:rPr>
      </w:sdtEndPr>
      <w:sdtContent>
        <w:p w14:paraId="1D0E7B49" w14:textId="77777777" w:rsidR="001849A2" w:rsidRPr="00435716" w:rsidRDefault="001849A2" w:rsidP="00E56BE7">
          <w:pPr>
            <w:rPr>
              <w:rStyle w:val="ContentsheaderChar"/>
              <w:sz w:val="40"/>
              <w:szCs w:val="40"/>
            </w:rPr>
          </w:pPr>
          <w:r w:rsidRPr="00435716">
            <w:rPr>
              <w:rStyle w:val="ContentsheaderChar"/>
              <w:sz w:val="40"/>
              <w:szCs w:val="40"/>
            </w:rPr>
            <w:t>Contents</w:t>
          </w:r>
        </w:p>
        <w:p w14:paraId="54598EC1" w14:textId="5A31F559" w:rsidR="00583368" w:rsidRDefault="006A3F60">
          <w:pPr>
            <w:pStyle w:val="TOC1"/>
            <w:tabs>
              <w:tab w:val="left" w:pos="660"/>
              <w:tab w:val="right" w:pos="9016"/>
            </w:tabs>
            <w:rPr>
              <w:rFonts w:asciiTheme="minorHAnsi" w:eastAsiaTheme="minorEastAsia" w:hAnsiTheme="minorHAnsi" w:cstheme="minorBidi"/>
              <w:b w:val="0"/>
              <w:noProof/>
              <w:color w:val="auto"/>
              <w:sz w:val="22"/>
              <w:lang w:val="en-GB" w:eastAsia="en-GB"/>
            </w:rPr>
          </w:pPr>
          <w:r w:rsidRPr="00435716">
            <w:rPr>
              <w:sz w:val="32"/>
              <w:shd w:val="clear" w:color="auto" w:fill="FFFFFF"/>
            </w:rPr>
            <w:fldChar w:fldCharType="begin"/>
          </w:r>
          <w:r w:rsidRPr="00435716">
            <w:rPr>
              <w:sz w:val="32"/>
              <w:shd w:val="clear" w:color="auto" w:fill="FFFFFF"/>
            </w:rPr>
            <w:instrText xml:space="preserve"> TOC \o "1-3" \h \z \u </w:instrText>
          </w:r>
          <w:r w:rsidRPr="00435716">
            <w:rPr>
              <w:sz w:val="32"/>
              <w:shd w:val="clear" w:color="auto" w:fill="FFFFFF"/>
            </w:rPr>
            <w:fldChar w:fldCharType="separate"/>
          </w:r>
          <w:hyperlink w:anchor="_Toc115091603" w:history="1">
            <w:r w:rsidR="00583368" w:rsidRPr="0096474C">
              <w:rPr>
                <w:rStyle w:val="Hyperlink"/>
                <w:noProof/>
              </w:rPr>
              <w:t>1.</w:t>
            </w:r>
            <w:r w:rsidR="00583368">
              <w:rPr>
                <w:rFonts w:asciiTheme="minorHAnsi" w:eastAsiaTheme="minorEastAsia" w:hAnsiTheme="minorHAnsi" w:cstheme="minorBidi"/>
                <w:b w:val="0"/>
                <w:noProof/>
                <w:color w:val="auto"/>
                <w:sz w:val="22"/>
                <w:lang w:val="en-GB" w:eastAsia="en-GB"/>
              </w:rPr>
              <w:tab/>
            </w:r>
            <w:r w:rsidR="00583368" w:rsidRPr="0096474C">
              <w:rPr>
                <w:rStyle w:val="Hyperlink"/>
                <w:noProof/>
              </w:rPr>
              <w:t>Introduction</w:t>
            </w:r>
            <w:r w:rsidR="00583368">
              <w:rPr>
                <w:noProof/>
                <w:webHidden/>
              </w:rPr>
              <w:tab/>
            </w:r>
            <w:r w:rsidR="00583368">
              <w:rPr>
                <w:noProof/>
                <w:webHidden/>
              </w:rPr>
              <w:fldChar w:fldCharType="begin"/>
            </w:r>
            <w:r w:rsidR="00583368">
              <w:rPr>
                <w:noProof/>
                <w:webHidden/>
              </w:rPr>
              <w:instrText xml:space="preserve"> PAGEREF _Toc115091603 \h </w:instrText>
            </w:r>
            <w:r w:rsidR="00583368">
              <w:rPr>
                <w:noProof/>
                <w:webHidden/>
              </w:rPr>
            </w:r>
            <w:r w:rsidR="00583368">
              <w:rPr>
                <w:noProof/>
                <w:webHidden/>
              </w:rPr>
              <w:fldChar w:fldCharType="separate"/>
            </w:r>
            <w:r w:rsidR="001A35E9">
              <w:rPr>
                <w:noProof/>
                <w:webHidden/>
              </w:rPr>
              <w:t>3</w:t>
            </w:r>
            <w:r w:rsidR="00583368">
              <w:rPr>
                <w:noProof/>
                <w:webHidden/>
              </w:rPr>
              <w:fldChar w:fldCharType="end"/>
            </w:r>
          </w:hyperlink>
        </w:p>
        <w:p w14:paraId="0AC6719C" w14:textId="04B972F7" w:rsidR="00583368" w:rsidRDefault="00583368">
          <w:pPr>
            <w:pStyle w:val="TOC2"/>
            <w:tabs>
              <w:tab w:val="left" w:pos="880"/>
              <w:tab w:val="right" w:pos="9016"/>
            </w:tabs>
            <w:rPr>
              <w:rFonts w:asciiTheme="minorHAnsi" w:eastAsiaTheme="minorEastAsia" w:hAnsiTheme="minorHAnsi" w:cstheme="minorBidi"/>
              <w:noProof/>
              <w:color w:val="auto"/>
              <w:sz w:val="22"/>
              <w:lang w:val="en-GB" w:eastAsia="en-GB"/>
            </w:rPr>
          </w:pPr>
          <w:hyperlink w:anchor="_Toc115091604" w:history="1">
            <w:r w:rsidRPr="0096474C">
              <w:rPr>
                <w:rStyle w:val="Hyperlink"/>
                <w:noProof/>
              </w:rPr>
              <w:t>1.1.</w:t>
            </w:r>
            <w:r>
              <w:rPr>
                <w:rFonts w:asciiTheme="minorHAnsi" w:eastAsiaTheme="minorEastAsia" w:hAnsiTheme="minorHAnsi" w:cstheme="minorBidi"/>
                <w:noProof/>
                <w:color w:val="auto"/>
                <w:sz w:val="22"/>
                <w:lang w:val="en-GB" w:eastAsia="en-GB"/>
              </w:rPr>
              <w:tab/>
            </w:r>
            <w:r w:rsidRPr="0096474C">
              <w:rPr>
                <w:rStyle w:val="Hyperlink"/>
                <w:noProof/>
              </w:rPr>
              <w:t>Glossary</w:t>
            </w:r>
            <w:r>
              <w:rPr>
                <w:noProof/>
                <w:webHidden/>
              </w:rPr>
              <w:tab/>
            </w:r>
            <w:r>
              <w:rPr>
                <w:noProof/>
                <w:webHidden/>
              </w:rPr>
              <w:fldChar w:fldCharType="begin"/>
            </w:r>
            <w:r>
              <w:rPr>
                <w:noProof/>
                <w:webHidden/>
              </w:rPr>
              <w:instrText xml:space="preserve"> PAGEREF _Toc115091604 \h </w:instrText>
            </w:r>
            <w:r>
              <w:rPr>
                <w:noProof/>
                <w:webHidden/>
              </w:rPr>
            </w:r>
            <w:r>
              <w:rPr>
                <w:noProof/>
                <w:webHidden/>
              </w:rPr>
              <w:fldChar w:fldCharType="separate"/>
            </w:r>
            <w:r w:rsidR="001A35E9">
              <w:rPr>
                <w:noProof/>
                <w:webHidden/>
              </w:rPr>
              <w:t>4</w:t>
            </w:r>
            <w:r>
              <w:rPr>
                <w:noProof/>
                <w:webHidden/>
              </w:rPr>
              <w:fldChar w:fldCharType="end"/>
            </w:r>
          </w:hyperlink>
        </w:p>
        <w:p w14:paraId="7A012BEF" w14:textId="0CB92169" w:rsidR="00583368" w:rsidRDefault="00583368">
          <w:pPr>
            <w:pStyle w:val="TOC1"/>
            <w:tabs>
              <w:tab w:val="left" w:pos="660"/>
              <w:tab w:val="right" w:pos="9016"/>
            </w:tabs>
            <w:rPr>
              <w:rFonts w:asciiTheme="minorHAnsi" w:eastAsiaTheme="minorEastAsia" w:hAnsiTheme="minorHAnsi" w:cstheme="minorBidi"/>
              <w:b w:val="0"/>
              <w:noProof/>
              <w:color w:val="auto"/>
              <w:sz w:val="22"/>
              <w:lang w:val="en-GB" w:eastAsia="en-GB"/>
            </w:rPr>
          </w:pPr>
          <w:hyperlink w:anchor="_Toc115091605" w:history="1">
            <w:r w:rsidRPr="0096474C">
              <w:rPr>
                <w:rStyle w:val="Hyperlink"/>
                <w:noProof/>
              </w:rPr>
              <w:t>2.</w:t>
            </w:r>
            <w:r>
              <w:rPr>
                <w:rFonts w:asciiTheme="minorHAnsi" w:eastAsiaTheme="minorEastAsia" w:hAnsiTheme="minorHAnsi" w:cstheme="minorBidi"/>
                <w:b w:val="0"/>
                <w:noProof/>
                <w:color w:val="auto"/>
                <w:sz w:val="22"/>
                <w:lang w:val="en-GB" w:eastAsia="en-GB"/>
              </w:rPr>
              <w:tab/>
            </w:r>
            <w:r w:rsidRPr="0096474C">
              <w:rPr>
                <w:rStyle w:val="Hyperlink"/>
                <w:noProof/>
              </w:rPr>
              <w:t>Access the tool</w:t>
            </w:r>
            <w:r>
              <w:rPr>
                <w:noProof/>
                <w:webHidden/>
              </w:rPr>
              <w:tab/>
            </w:r>
            <w:r>
              <w:rPr>
                <w:noProof/>
                <w:webHidden/>
              </w:rPr>
              <w:fldChar w:fldCharType="begin"/>
            </w:r>
            <w:r>
              <w:rPr>
                <w:noProof/>
                <w:webHidden/>
              </w:rPr>
              <w:instrText xml:space="preserve"> PAGEREF _Toc115091605 \h </w:instrText>
            </w:r>
            <w:r>
              <w:rPr>
                <w:noProof/>
                <w:webHidden/>
              </w:rPr>
            </w:r>
            <w:r>
              <w:rPr>
                <w:noProof/>
                <w:webHidden/>
              </w:rPr>
              <w:fldChar w:fldCharType="separate"/>
            </w:r>
            <w:r w:rsidR="001A35E9">
              <w:rPr>
                <w:noProof/>
                <w:webHidden/>
              </w:rPr>
              <w:t>4</w:t>
            </w:r>
            <w:r>
              <w:rPr>
                <w:noProof/>
                <w:webHidden/>
              </w:rPr>
              <w:fldChar w:fldCharType="end"/>
            </w:r>
          </w:hyperlink>
        </w:p>
        <w:p w14:paraId="19FF6DDB" w14:textId="7494397C" w:rsidR="00583368" w:rsidRDefault="00583368">
          <w:pPr>
            <w:pStyle w:val="TOC1"/>
            <w:tabs>
              <w:tab w:val="left" w:pos="660"/>
              <w:tab w:val="right" w:pos="9016"/>
            </w:tabs>
            <w:rPr>
              <w:rFonts w:asciiTheme="minorHAnsi" w:eastAsiaTheme="minorEastAsia" w:hAnsiTheme="minorHAnsi" w:cstheme="minorBidi"/>
              <w:b w:val="0"/>
              <w:noProof/>
              <w:color w:val="auto"/>
              <w:sz w:val="22"/>
              <w:lang w:val="en-GB" w:eastAsia="en-GB"/>
            </w:rPr>
          </w:pPr>
          <w:hyperlink w:anchor="_Toc115091606" w:history="1">
            <w:r w:rsidRPr="0096474C">
              <w:rPr>
                <w:rStyle w:val="Hyperlink"/>
                <w:noProof/>
              </w:rPr>
              <w:t>3.</w:t>
            </w:r>
            <w:r>
              <w:rPr>
                <w:rFonts w:asciiTheme="minorHAnsi" w:eastAsiaTheme="minorEastAsia" w:hAnsiTheme="minorHAnsi" w:cstheme="minorBidi"/>
                <w:b w:val="0"/>
                <w:noProof/>
                <w:color w:val="auto"/>
                <w:sz w:val="22"/>
                <w:lang w:val="en-GB" w:eastAsia="en-GB"/>
              </w:rPr>
              <w:tab/>
            </w:r>
            <w:r w:rsidRPr="0096474C">
              <w:rPr>
                <w:rStyle w:val="Hyperlink"/>
                <w:noProof/>
              </w:rPr>
              <w:t>Adding contents</w:t>
            </w:r>
            <w:r>
              <w:rPr>
                <w:noProof/>
                <w:webHidden/>
              </w:rPr>
              <w:tab/>
            </w:r>
            <w:r>
              <w:rPr>
                <w:noProof/>
                <w:webHidden/>
              </w:rPr>
              <w:fldChar w:fldCharType="begin"/>
            </w:r>
            <w:r>
              <w:rPr>
                <w:noProof/>
                <w:webHidden/>
              </w:rPr>
              <w:instrText xml:space="preserve"> PAGEREF _Toc115091606 \h </w:instrText>
            </w:r>
            <w:r>
              <w:rPr>
                <w:noProof/>
                <w:webHidden/>
              </w:rPr>
            </w:r>
            <w:r>
              <w:rPr>
                <w:noProof/>
                <w:webHidden/>
              </w:rPr>
              <w:fldChar w:fldCharType="separate"/>
            </w:r>
            <w:r w:rsidR="001A35E9">
              <w:rPr>
                <w:noProof/>
                <w:webHidden/>
              </w:rPr>
              <w:t>5</w:t>
            </w:r>
            <w:r>
              <w:rPr>
                <w:noProof/>
                <w:webHidden/>
              </w:rPr>
              <w:fldChar w:fldCharType="end"/>
            </w:r>
          </w:hyperlink>
        </w:p>
        <w:p w14:paraId="7726321D" w14:textId="22F54D11" w:rsidR="00583368" w:rsidRDefault="00583368">
          <w:pPr>
            <w:pStyle w:val="TOC2"/>
            <w:tabs>
              <w:tab w:val="left" w:pos="880"/>
              <w:tab w:val="right" w:pos="9016"/>
            </w:tabs>
            <w:rPr>
              <w:rFonts w:asciiTheme="minorHAnsi" w:eastAsiaTheme="minorEastAsia" w:hAnsiTheme="minorHAnsi" w:cstheme="minorBidi"/>
              <w:noProof/>
              <w:color w:val="auto"/>
              <w:sz w:val="22"/>
              <w:lang w:val="en-GB" w:eastAsia="en-GB"/>
            </w:rPr>
          </w:pPr>
          <w:hyperlink w:anchor="_Toc115091607" w:history="1">
            <w:r w:rsidRPr="0096474C">
              <w:rPr>
                <w:rStyle w:val="Hyperlink"/>
                <w:noProof/>
                <w:lang w:val="en-GB"/>
              </w:rPr>
              <w:t>3.1.</w:t>
            </w:r>
            <w:r>
              <w:rPr>
                <w:rFonts w:asciiTheme="minorHAnsi" w:eastAsiaTheme="minorEastAsia" w:hAnsiTheme="minorHAnsi" w:cstheme="minorBidi"/>
                <w:noProof/>
                <w:color w:val="auto"/>
                <w:sz w:val="22"/>
                <w:lang w:val="en-GB" w:eastAsia="en-GB"/>
              </w:rPr>
              <w:tab/>
            </w:r>
            <w:r w:rsidRPr="0096474C">
              <w:rPr>
                <w:rStyle w:val="Hyperlink"/>
                <w:noProof/>
                <w:lang w:val="en-GB"/>
              </w:rPr>
              <w:t>From the page view</w:t>
            </w:r>
            <w:r>
              <w:rPr>
                <w:noProof/>
                <w:webHidden/>
              </w:rPr>
              <w:tab/>
            </w:r>
            <w:r>
              <w:rPr>
                <w:noProof/>
                <w:webHidden/>
              </w:rPr>
              <w:fldChar w:fldCharType="begin"/>
            </w:r>
            <w:r>
              <w:rPr>
                <w:noProof/>
                <w:webHidden/>
              </w:rPr>
              <w:instrText xml:space="preserve"> PAGEREF _Toc115091607 \h </w:instrText>
            </w:r>
            <w:r>
              <w:rPr>
                <w:noProof/>
                <w:webHidden/>
              </w:rPr>
            </w:r>
            <w:r>
              <w:rPr>
                <w:noProof/>
                <w:webHidden/>
              </w:rPr>
              <w:fldChar w:fldCharType="separate"/>
            </w:r>
            <w:r w:rsidR="001A35E9">
              <w:rPr>
                <w:noProof/>
                <w:webHidden/>
              </w:rPr>
              <w:t>5</w:t>
            </w:r>
            <w:r>
              <w:rPr>
                <w:noProof/>
                <w:webHidden/>
              </w:rPr>
              <w:fldChar w:fldCharType="end"/>
            </w:r>
          </w:hyperlink>
        </w:p>
        <w:p w14:paraId="0F5D6E49" w14:textId="379AF55E" w:rsidR="00583368" w:rsidRDefault="00583368">
          <w:pPr>
            <w:pStyle w:val="TOC2"/>
            <w:tabs>
              <w:tab w:val="left" w:pos="880"/>
              <w:tab w:val="right" w:pos="9016"/>
            </w:tabs>
            <w:rPr>
              <w:rFonts w:asciiTheme="minorHAnsi" w:eastAsiaTheme="minorEastAsia" w:hAnsiTheme="minorHAnsi" w:cstheme="minorBidi"/>
              <w:noProof/>
              <w:color w:val="auto"/>
              <w:sz w:val="22"/>
              <w:lang w:val="en-GB" w:eastAsia="en-GB"/>
            </w:rPr>
          </w:pPr>
          <w:hyperlink w:anchor="_Toc115091608" w:history="1">
            <w:r w:rsidRPr="0096474C">
              <w:rPr>
                <w:rStyle w:val="Hyperlink"/>
                <w:noProof/>
              </w:rPr>
              <w:t>3.2.</w:t>
            </w:r>
            <w:r>
              <w:rPr>
                <w:rFonts w:asciiTheme="minorHAnsi" w:eastAsiaTheme="minorEastAsia" w:hAnsiTheme="minorHAnsi" w:cstheme="minorBidi"/>
                <w:noProof/>
                <w:color w:val="auto"/>
                <w:sz w:val="22"/>
                <w:lang w:val="en-GB" w:eastAsia="en-GB"/>
              </w:rPr>
              <w:tab/>
            </w:r>
            <w:r w:rsidRPr="0096474C">
              <w:rPr>
                <w:rStyle w:val="Hyperlink"/>
                <w:noProof/>
              </w:rPr>
              <w:t>From the Translation Tab</w:t>
            </w:r>
            <w:r>
              <w:rPr>
                <w:noProof/>
                <w:webHidden/>
              </w:rPr>
              <w:tab/>
            </w:r>
            <w:r>
              <w:rPr>
                <w:noProof/>
                <w:webHidden/>
              </w:rPr>
              <w:fldChar w:fldCharType="begin"/>
            </w:r>
            <w:r>
              <w:rPr>
                <w:noProof/>
                <w:webHidden/>
              </w:rPr>
              <w:instrText xml:space="preserve"> PAGEREF _Toc115091608 \h </w:instrText>
            </w:r>
            <w:r>
              <w:rPr>
                <w:noProof/>
                <w:webHidden/>
              </w:rPr>
            </w:r>
            <w:r>
              <w:rPr>
                <w:noProof/>
                <w:webHidden/>
              </w:rPr>
              <w:fldChar w:fldCharType="separate"/>
            </w:r>
            <w:r w:rsidR="001A35E9">
              <w:rPr>
                <w:noProof/>
                <w:webHidden/>
              </w:rPr>
              <w:t>8</w:t>
            </w:r>
            <w:r>
              <w:rPr>
                <w:noProof/>
                <w:webHidden/>
              </w:rPr>
              <w:fldChar w:fldCharType="end"/>
            </w:r>
          </w:hyperlink>
        </w:p>
        <w:p w14:paraId="0E5CA1CB" w14:textId="4E06AB53" w:rsidR="00583368" w:rsidRDefault="00583368">
          <w:pPr>
            <w:pStyle w:val="TOC1"/>
            <w:tabs>
              <w:tab w:val="left" w:pos="660"/>
              <w:tab w:val="right" w:pos="9016"/>
            </w:tabs>
            <w:rPr>
              <w:rFonts w:asciiTheme="minorHAnsi" w:eastAsiaTheme="minorEastAsia" w:hAnsiTheme="minorHAnsi" w:cstheme="minorBidi"/>
              <w:b w:val="0"/>
              <w:noProof/>
              <w:color w:val="auto"/>
              <w:sz w:val="22"/>
              <w:lang w:val="en-GB" w:eastAsia="en-GB"/>
            </w:rPr>
          </w:pPr>
          <w:hyperlink w:anchor="_Toc115091609" w:history="1">
            <w:r w:rsidRPr="0096474C">
              <w:rPr>
                <w:rStyle w:val="Hyperlink"/>
                <w:noProof/>
                <w:lang w:val="en-GB"/>
              </w:rPr>
              <w:t>4.</w:t>
            </w:r>
            <w:r>
              <w:rPr>
                <w:rFonts w:asciiTheme="minorHAnsi" w:eastAsiaTheme="minorEastAsia" w:hAnsiTheme="minorHAnsi" w:cstheme="minorBidi"/>
                <w:b w:val="0"/>
                <w:noProof/>
                <w:color w:val="auto"/>
                <w:sz w:val="22"/>
                <w:lang w:val="en-GB" w:eastAsia="en-GB"/>
              </w:rPr>
              <w:tab/>
            </w:r>
            <w:r w:rsidRPr="0096474C">
              <w:rPr>
                <w:rStyle w:val="Hyperlink"/>
                <w:noProof/>
                <w:lang w:val="en-GB"/>
              </w:rPr>
              <w:t>Setting a translation project</w:t>
            </w:r>
            <w:r>
              <w:rPr>
                <w:noProof/>
                <w:webHidden/>
              </w:rPr>
              <w:tab/>
            </w:r>
            <w:r>
              <w:rPr>
                <w:noProof/>
                <w:webHidden/>
              </w:rPr>
              <w:fldChar w:fldCharType="begin"/>
            </w:r>
            <w:r>
              <w:rPr>
                <w:noProof/>
                <w:webHidden/>
              </w:rPr>
              <w:instrText xml:space="preserve"> PAGEREF _Toc115091609 \h </w:instrText>
            </w:r>
            <w:r>
              <w:rPr>
                <w:noProof/>
                <w:webHidden/>
              </w:rPr>
            </w:r>
            <w:r>
              <w:rPr>
                <w:noProof/>
                <w:webHidden/>
              </w:rPr>
              <w:fldChar w:fldCharType="separate"/>
            </w:r>
            <w:r w:rsidR="001A35E9">
              <w:rPr>
                <w:noProof/>
                <w:webHidden/>
              </w:rPr>
              <w:t>14</w:t>
            </w:r>
            <w:r>
              <w:rPr>
                <w:noProof/>
                <w:webHidden/>
              </w:rPr>
              <w:fldChar w:fldCharType="end"/>
            </w:r>
          </w:hyperlink>
        </w:p>
        <w:p w14:paraId="12B78FDD" w14:textId="776638F2" w:rsidR="00583368" w:rsidRDefault="00583368">
          <w:pPr>
            <w:pStyle w:val="TOC1"/>
            <w:tabs>
              <w:tab w:val="left" w:pos="660"/>
              <w:tab w:val="right" w:pos="9016"/>
            </w:tabs>
            <w:rPr>
              <w:rFonts w:asciiTheme="minorHAnsi" w:eastAsiaTheme="minorEastAsia" w:hAnsiTheme="minorHAnsi" w:cstheme="minorBidi"/>
              <w:b w:val="0"/>
              <w:noProof/>
              <w:color w:val="auto"/>
              <w:sz w:val="22"/>
              <w:lang w:val="en-GB" w:eastAsia="en-GB"/>
            </w:rPr>
          </w:pPr>
          <w:hyperlink w:anchor="_Toc115091610" w:history="1">
            <w:r w:rsidRPr="0096474C">
              <w:rPr>
                <w:rStyle w:val="Hyperlink"/>
                <w:noProof/>
                <w:lang w:val="en-GB"/>
              </w:rPr>
              <w:t>5.</w:t>
            </w:r>
            <w:r>
              <w:rPr>
                <w:rFonts w:asciiTheme="minorHAnsi" w:eastAsiaTheme="minorEastAsia" w:hAnsiTheme="minorHAnsi" w:cstheme="minorBidi"/>
                <w:b w:val="0"/>
                <w:noProof/>
                <w:color w:val="auto"/>
                <w:sz w:val="22"/>
                <w:lang w:val="en-GB" w:eastAsia="en-GB"/>
              </w:rPr>
              <w:tab/>
            </w:r>
            <w:r w:rsidRPr="0096474C">
              <w:rPr>
                <w:rStyle w:val="Hyperlink"/>
                <w:noProof/>
                <w:lang w:val="en-GB"/>
              </w:rPr>
              <w:t>Project (Jobs) overview</w:t>
            </w:r>
            <w:r>
              <w:rPr>
                <w:noProof/>
                <w:webHidden/>
              </w:rPr>
              <w:tab/>
            </w:r>
            <w:r>
              <w:rPr>
                <w:noProof/>
                <w:webHidden/>
              </w:rPr>
              <w:fldChar w:fldCharType="begin"/>
            </w:r>
            <w:r>
              <w:rPr>
                <w:noProof/>
                <w:webHidden/>
              </w:rPr>
              <w:instrText xml:space="preserve"> PAGEREF _Toc115091610 \h </w:instrText>
            </w:r>
            <w:r>
              <w:rPr>
                <w:noProof/>
                <w:webHidden/>
              </w:rPr>
            </w:r>
            <w:r>
              <w:rPr>
                <w:noProof/>
                <w:webHidden/>
              </w:rPr>
              <w:fldChar w:fldCharType="separate"/>
            </w:r>
            <w:r w:rsidR="001A35E9">
              <w:rPr>
                <w:noProof/>
                <w:webHidden/>
              </w:rPr>
              <w:t>20</w:t>
            </w:r>
            <w:r>
              <w:rPr>
                <w:noProof/>
                <w:webHidden/>
              </w:rPr>
              <w:fldChar w:fldCharType="end"/>
            </w:r>
          </w:hyperlink>
        </w:p>
        <w:p w14:paraId="2716BDB8" w14:textId="478420DB" w:rsidR="00583368" w:rsidRDefault="00583368">
          <w:pPr>
            <w:pStyle w:val="TOC2"/>
            <w:tabs>
              <w:tab w:val="left" w:pos="880"/>
              <w:tab w:val="right" w:pos="9016"/>
            </w:tabs>
            <w:rPr>
              <w:rFonts w:asciiTheme="minorHAnsi" w:eastAsiaTheme="minorEastAsia" w:hAnsiTheme="minorHAnsi" w:cstheme="minorBidi"/>
              <w:noProof/>
              <w:color w:val="auto"/>
              <w:sz w:val="22"/>
              <w:lang w:val="en-GB" w:eastAsia="en-GB"/>
            </w:rPr>
          </w:pPr>
          <w:hyperlink w:anchor="_Toc115091611" w:history="1">
            <w:r w:rsidRPr="0096474C">
              <w:rPr>
                <w:rStyle w:val="Hyperlink"/>
                <w:noProof/>
                <w:lang w:val="en-GB"/>
              </w:rPr>
              <w:t>5.1.</w:t>
            </w:r>
            <w:r>
              <w:rPr>
                <w:rFonts w:asciiTheme="minorHAnsi" w:eastAsiaTheme="minorEastAsia" w:hAnsiTheme="minorHAnsi" w:cstheme="minorBidi"/>
                <w:noProof/>
                <w:color w:val="auto"/>
                <w:sz w:val="22"/>
                <w:lang w:val="en-GB" w:eastAsia="en-GB"/>
              </w:rPr>
              <w:tab/>
            </w:r>
            <w:r w:rsidRPr="0096474C">
              <w:rPr>
                <w:rStyle w:val="Hyperlink"/>
                <w:noProof/>
                <w:lang w:val="en-GB"/>
              </w:rPr>
              <w:t>Job status</w:t>
            </w:r>
            <w:r>
              <w:rPr>
                <w:noProof/>
                <w:webHidden/>
              </w:rPr>
              <w:tab/>
            </w:r>
            <w:r>
              <w:rPr>
                <w:noProof/>
                <w:webHidden/>
              </w:rPr>
              <w:fldChar w:fldCharType="begin"/>
            </w:r>
            <w:r>
              <w:rPr>
                <w:noProof/>
                <w:webHidden/>
              </w:rPr>
              <w:instrText xml:space="preserve"> PAGEREF _Toc115091611 \h </w:instrText>
            </w:r>
            <w:r>
              <w:rPr>
                <w:noProof/>
                <w:webHidden/>
              </w:rPr>
            </w:r>
            <w:r>
              <w:rPr>
                <w:noProof/>
                <w:webHidden/>
              </w:rPr>
              <w:fldChar w:fldCharType="separate"/>
            </w:r>
            <w:r w:rsidR="001A35E9">
              <w:rPr>
                <w:noProof/>
                <w:webHidden/>
              </w:rPr>
              <w:t>21</w:t>
            </w:r>
            <w:r>
              <w:rPr>
                <w:noProof/>
                <w:webHidden/>
              </w:rPr>
              <w:fldChar w:fldCharType="end"/>
            </w:r>
          </w:hyperlink>
        </w:p>
        <w:p w14:paraId="2E790AAB" w14:textId="55DF694D" w:rsidR="00583368" w:rsidRDefault="00583368">
          <w:pPr>
            <w:pStyle w:val="TOC2"/>
            <w:tabs>
              <w:tab w:val="left" w:pos="880"/>
              <w:tab w:val="right" w:pos="9016"/>
            </w:tabs>
            <w:rPr>
              <w:rFonts w:asciiTheme="minorHAnsi" w:eastAsiaTheme="minorEastAsia" w:hAnsiTheme="minorHAnsi" w:cstheme="minorBidi"/>
              <w:noProof/>
              <w:color w:val="auto"/>
              <w:sz w:val="22"/>
              <w:lang w:val="en-GB" w:eastAsia="en-GB"/>
            </w:rPr>
          </w:pPr>
          <w:hyperlink w:anchor="_Toc115091612" w:history="1">
            <w:r w:rsidRPr="0096474C">
              <w:rPr>
                <w:rStyle w:val="Hyperlink"/>
                <w:noProof/>
                <w:lang w:val="en-GB"/>
              </w:rPr>
              <w:t>5.2.</w:t>
            </w:r>
            <w:r>
              <w:rPr>
                <w:rFonts w:asciiTheme="minorHAnsi" w:eastAsiaTheme="minorEastAsia" w:hAnsiTheme="minorHAnsi" w:cstheme="minorBidi"/>
                <w:noProof/>
                <w:color w:val="auto"/>
                <w:sz w:val="22"/>
                <w:lang w:val="en-GB" w:eastAsia="en-GB"/>
              </w:rPr>
              <w:tab/>
            </w:r>
            <w:r w:rsidRPr="0096474C">
              <w:rPr>
                <w:rStyle w:val="Hyperlink"/>
                <w:noProof/>
                <w:lang w:val="en-GB"/>
              </w:rPr>
              <w:t>Operations - Manage</w:t>
            </w:r>
            <w:r>
              <w:rPr>
                <w:noProof/>
                <w:webHidden/>
              </w:rPr>
              <w:tab/>
            </w:r>
            <w:r>
              <w:rPr>
                <w:noProof/>
                <w:webHidden/>
              </w:rPr>
              <w:fldChar w:fldCharType="begin"/>
            </w:r>
            <w:r>
              <w:rPr>
                <w:noProof/>
                <w:webHidden/>
              </w:rPr>
              <w:instrText xml:space="preserve"> PAGEREF _Toc115091612 \h </w:instrText>
            </w:r>
            <w:r>
              <w:rPr>
                <w:noProof/>
                <w:webHidden/>
              </w:rPr>
            </w:r>
            <w:r>
              <w:rPr>
                <w:noProof/>
                <w:webHidden/>
              </w:rPr>
              <w:fldChar w:fldCharType="separate"/>
            </w:r>
            <w:r w:rsidR="001A35E9">
              <w:rPr>
                <w:noProof/>
                <w:webHidden/>
              </w:rPr>
              <w:t>22</w:t>
            </w:r>
            <w:r>
              <w:rPr>
                <w:noProof/>
                <w:webHidden/>
              </w:rPr>
              <w:fldChar w:fldCharType="end"/>
            </w:r>
          </w:hyperlink>
        </w:p>
        <w:p w14:paraId="749B1F41" w14:textId="47A52E58" w:rsidR="00583368" w:rsidRDefault="00583368">
          <w:pPr>
            <w:pStyle w:val="TOC3"/>
            <w:tabs>
              <w:tab w:val="left" w:pos="1320"/>
              <w:tab w:val="right" w:pos="9016"/>
            </w:tabs>
            <w:rPr>
              <w:rFonts w:asciiTheme="minorHAnsi" w:eastAsiaTheme="minorEastAsia" w:hAnsiTheme="minorHAnsi" w:cstheme="minorBidi"/>
              <w:noProof/>
              <w:color w:val="auto"/>
              <w:lang w:val="en-GB" w:eastAsia="en-GB"/>
            </w:rPr>
          </w:pPr>
          <w:hyperlink w:anchor="_Toc115091613" w:history="1">
            <w:r w:rsidRPr="0096474C">
              <w:rPr>
                <w:rStyle w:val="Hyperlink"/>
                <w:noProof/>
              </w:rPr>
              <w:t>5.2.1.</w:t>
            </w:r>
            <w:r>
              <w:rPr>
                <w:rFonts w:asciiTheme="minorHAnsi" w:eastAsiaTheme="minorEastAsia" w:hAnsiTheme="minorHAnsi" w:cstheme="minorBidi"/>
                <w:noProof/>
                <w:color w:val="auto"/>
                <w:lang w:val="en-GB" w:eastAsia="en-GB"/>
              </w:rPr>
              <w:tab/>
            </w:r>
            <w:r w:rsidRPr="0096474C">
              <w:rPr>
                <w:rStyle w:val="Hyperlink"/>
                <w:noProof/>
              </w:rPr>
              <w:t>Reimport project</w:t>
            </w:r>
            <w:r>
              <w:rPr>
                <w:noProof/>
                <w:webHidden/>
              </w:rPr>
              <w:tab/>
            </w:r>
            <w:r>
              <w:rPr>
                <w:noProof/>
                <w:webHidden/>
              </w:rPr>
              <w:fldChar w:fldCharType="begin"/>
            </w:r>
            <w:r>
              <w:rPr>
                <w:noProof/>
                <w:webHidden/>
              </w:rPr>
              <w:instrText xml:space="preserve"> PAGEREF _Toc115091613 \h </w:instrText>
            </w:r>
            <w:r>
              <w:rPr>
                <w:noProof/>
                <w:webHidden/>
              </w:rPr>
            </w:r>
            <w:r>
              <w:rPr>
                <w:noProof/>
                <w:webHidden/>
              </w:rPr>
              <w:fldChar w:fldCharType="separate"/>
            </w:r>
            <w:r w:rsidR="001A35E9">
              <w:rPr>
                <w:noProof/>
                <w:webHidden/>
              </w:rPr>
              <w:t>25</w:t>
            </w:r>
            <w:r>
              <w:rPr>
                <w:noProof/>
                <w:webHidden/>
              </w:rPr>
              <w:fldChar w:fldCharType="end"/>
            </w:r>
          </w:hyperlink>
        </w:p>
        <w:p w14:paraId="7E0AF858" w14:textId="567BBB6C" w:rsidR="00583368" w:rsidRDefault="00583368">
          <w:pPr>
            <w:pStyle w:val="TOC1"/>
            <w:tabs>
              <w:tab w:val="left" w:pos="660"/>
              <w:tab w:val="right" w:pos="9016"/>
            </w:tabs>
            <w:rPr>
              <w:rFonts w:asciiTheme="minorHAnsi" w:eastAsiaTheme="minorEastAsia" w:hAnsiTheme="minorHAnsi" w:cstheme="minorBidi"/>
              <w:b w:val="0"/>
              <w:noProof/>
              <w:color w:val="auto"/>
              <w:sz w:val="22"/>
              <w:lang w:val="en-GB" w:eastAsia="en-GB"/>
            </w:rPr>
          </w:pPr>
          <w:hyperlink w:anchor="_Toc115091614" w:history="1">
            <w:r w:rsidRPr="0096474C">
              <w:rPr>
                <w:rStyle w:val="Hyperlink"/>
                <w:noProof/>
              </w:rPr>
              <w:t>6.</w:t>
            </w:r>
            <w:r>
              <w:rPr>
                <w:rFonts w:asciiTheme="minorHAnsi" w:eastAsiaTheme="minorEastAsia" w:hAnsiTheme="minorHAnsi" w:cstheme="minorBidi"/>
                <w:b w:val="0"/>
                <w:noProof/>
                <w:color w:val="auto"/>
                <w:sz w:val="22"/>
                <w:lang w:val="en-GB" w:eastAsia="en-GB"/>
              </w:rPr>
              <w:tab/>
            </w:r>
            <w:r w:rsidRPr="0096474C">
              <w:rPr>
                <w:rStyle w:val="Hyperlink"/>
                <w:noProof/>
              </w:rPr>
              <w:t>Jobs items overview</w:t>
            </w:r>
            <w:r>
              <w:rPr>
                <w:noProof/>
                <w:webHidden/>
              </w:rPr>
              <w:tab/>
            </w:r>
            <w:r>
              <w:rPr>
                <w:noProof/>
                <w:webHidden/>
              </w:rPr>
              <w:fldChar w:fldCharType="begin"/>
            </w:r>
            <w:r>
              <w:rPr>
                <w:noProof/>
                <w:webHidden/>
              </w:rPr>
              <w:instrText xml:space="preserve"> PAGEREF _Toc115091614 \h </w:instrText>
            </w:r>
            <w:r>
              <w:rPr>
                <w:noProof/>
                <w:webHidden/>
              </w:rPr>
            </w:r>
            <w:r>
              <w:rPr>
                <w:noProof/>
                <w:webHidden/>
              </w:rPr>
              <w:fldChar w:fldCharType="separate"/>
            </w:r>
            <w:r w:rsidR="001A35E9">
              <w:rPr>
                <w:noProof/>
                <w:webHidden/>
              </w:rPr>
              <w:t>27</w:t>
            </w:r>
            <w:r>
              <w:rPr>
                <w:noProof/>
                <w:webHidden/>
              </w:rPr>
              <w:fldChar w:fldCharType="end"/>
            </w:r>
          </w:hyperlink>
        </w:p>
        <w:p w14:paraId="05E6525D" w14:textId="0ABEF037" w:rsidR="00583368" w:rsidRDefault="00583368">
          <w:pPr>
            <w:pStyle w:val="TOC2"/>
            <w:tabs>
              <w:tab w:val="left" w:pos="880"/>
              <w:tab w:val="right" w:pos="9016"/>
            </w:tabs>
            <w:rPr>
              <w:rFonts w:asciiTheme="minorHAnsi" w:eastAsiaTheme="minorEastAsia" w:hAnsiTheme="minorHAnsi" w:cstheme="minorBidi"/>
              <w:noProof/>
              <w:color w:val="auto"/>
              <w:sz w:val="22"/>
              <w:lang w:val="en-GB" w:eastAsia="en-GB"/>
            </w:rPr>
          </w:pPr>
          <w:hyperlink w:anchor="_Toc115091615" w:history="1">
            <w:r w:rsidRPr="0096474C">
              <w:rPr>
                <w:rStyle w:val="Hyperlink"/>
                <w:noProof/>
              </w:rPr>
              <w:t>6.1.</w:t>
            </w:r>
            <w:r>
              <w:rPr>
                <w:rFonts w:asciiTheme="minorHAnsi" w:eastAsiaTheme="minorEastAsia" w:hAnsiTheme="minorHAnsi" w:cstheme="minorBidi"/>
                <w:noProof/>
                <w:color w:val="auto"/>
                <w:sz w:val="22"/>
                <w:lang w:val="en-GB" w:eastAsia="en-GB"/>
              </w:rPr>
              <w:tab/>
            </w:r>
            <w:r w:rsidRPr="0096474C">
              <w:rPr>
                <w:rStyle w:val="Hyperlink"/>
                <w:noProof/>
              </w:rPr>
              <w:t>Publishing translations</w:t>
            </w:r>
            <w:r>
              <w:rPr>
                <w:noProof/>
                <w:webHidden/>
              </w:rPr>
              <w:tab/>
            </w:r>
            <w:r>
              <w:rPr>
                <w:noProof/>
                <w:webHidden/>
              </w:rPr>
              <w:fldChar w:fldCharType="begin"/>
            </w:r>
            <w:r>
              <w:rPr>
                <w:noProof/>
                <w:webHidden/>
              </w:rPr>
              <w:instrText xml:space="preserve"> PAGEREF _Toc115091615 \h </w:instrText>
            </w:r>
            <w:r>
              <w:rPr>
                <w:noProof/>
                <w:webHidden/>
              </w:rPr>
            </w:r>
            <w:r>
              <w:rPr>
                <w:noProof/>
                <w:webHidden/>
              </w:rPr>
              <w:fldChar w:fldCharType="separate"/>
            </w:r>
            <w:r w:rsidR="001A35E9">
              <w:rPr>
                <w:noProof/>
                <w:webHidden/>
              </w:rPr>
              <w:t>27</w:t>
            </w:r>
            <w:r>
              <w:rPr>
                <w:noProof/>
                <w:webHidden/>
              </w:rPr>
              <w:fldChar w:fldCharType="end"/>
            </w:r>
          </w:hyperlink>
        </w:p>
        <w:p w14:paraId="27AF6033" w14:textId="5BB0D601" w:rsidR="001849A2" w:rsidRPr="00435716" w:rsidRDefault="006A3F60" w:rsidP="00E56BE7">
          <w:pPr>
            <w:rPr>
              <w:color w:val="333333"/>
            </w:rPr>
          </w:pPr>
          <w:r w:rsidRPr="00435716">
            <w:rPr>
              <w:color w:val="333333"/>
              <w:sz w:val="32"/>
              <w:shd w:val="clear" w:color="auto" w:fill="FFFFFF"/>
            </w:rPr>
            <w:fldChar w:fldCharType="end"/>
          </w:r>
        </w:p>
      </w:sdtContent>
    </w:sdt>
    <w:p w14:paraId="0E0A480B" w14:textId="77777777" w:rsidR="001849A2" w:rsidRPr="00E05C35" w:rsidRDefault="001849A2" w:rsidP="00E05C35">
      <w:r w:rsidRPr="00E05C35">
        <w:br w:type="page"/>
      </w:r>
    </w:p>
    <w:p w14:paraId="3B7A745C" w14:textId="77777777" w:rsidR="00B700B9" w:rsidRPr="00E05C35" w:rsidRDefault="00793359" w:rsidP="00E56BE7">
      <w:pPr>
        <w:pStyle w:val="Heading1"/>
      </w:pPr>
      <w:bookmarkStart w:id="1" w:name="_Toc115091603"/>
      <w:bookmarkEnd w:id="0"/>
      <w:r w:rsidRPr="00E05C35">
        <w:lastRenderedPageBreak/>
        <w:t>Introduction</w:t>
      </w:r>
      <w:bookmarkEnd w:id="1"/>
    </w:p>
    <w:p w14:paraId="78E19C82" w14:textId="0297EC4F" w:rsidR="006E442F" w:rsidRDefault="006E442F" w:rsidP="006E442F">
      <w:pPr>
        <w:rPr>
          <w:rFonts w:ascii="Segoe UI" w:hAnsi="Segoe UI" w:cs="Segoe UI"/>
          <w:sz w:val="18"/>
          <w:szCs w:val="18"/>
        </w:rPr>
      </w:pPr>
      <w:r>
        <w:rPr>
          <w:rStyle w:val="normaltextrun"/>
          <w:color w:val="000000"/>
          <w:lang w:val="en-GB"/>
        </w:rPr>
        <w:t>The LanguageWire connector specifically created for the Drupal CMS, allows this system to integrate LanguageWire Platform translations with ease. </w:t>
      </w:r>
      <w:r>
        <w:rPr>
          <w:rStyle w:val="eop"/>
          <w:color w:val="000000"/>
        </w:rPr>
        <w:t> </w:t>
      </w:r>
    </w:p>
    <w:p w14:paraId="023E28A2" w14:textId="033C6A16" w:rsidR="006E442F" w:rsidRDefault="006E442F" w:rsidP="006E442F">
      <w:pPr>
        <w:rPr>
          <w:rFonts w:ascii="Segoe UI" w:hAnsi="Segoe UI" w:cs="Segoe UI"/>
          <w:sz w:val="18"/>
          <w:szCs w:val="18"/>
        </w:rPr>
      </w:pPr>
      <w:r>
        <w:rPr>
          <w:rStyle w:val="normaltextrun"/>
          <w:color w:val="000000"/>
          <w:lang w:val="en-GB"/>
        </w:rPr>
        <w:t>This guide provides a simple explanation on how to access the Drupal solution and the functional steps needed for translation</w:t>
      </w:r>
      <w:r w:rsidR="00EE449D">
        <w:rPr>
          <w:rStyle w:val="normaltextrun"/>
          <w:color w:val="000000"/>
          <w:lang w:val="en-GB"/>
        </w:rPr>
        <w:t>s</w:t>
      </w:r>
      <w:r>
        <w:rPr>
          <w:rStyle w:val="normaltextrun"/>
          <w:color w:val="000000"/>
          <w:lang w:val="en-GB"/>
        </w:rPr>
        <w:t> handlings.</w:t>
      </w:r>
      <w:r>
        <w:rPr>
          <w:rStyle w:val="eop"/>
          <w:color w:val="000000"/>
        </w:rPr>
        <w:t> </w:t>
      </w:r>
    </w:p>
    <w:p w14:paraId="25A9822E" w14:textId="366A2BC5" w:rsidR="006E442F" w:rsidRDefault="006E442F" w:rsidP="006E442F">
      <w:pPr>
        <w:rPr>
          <w:rFonts w:ascii="Segoe UI" w:hAnsi="Segoe UI" w:cs="Segoe UI"/>
          <w:sz w:val="18"/>
          <w:szCs w:val="18"/>
        </w:rPr>
      </w:pPr>
      <w:r>
        <w:rPr>
          <w:rStyle w:val="normaltextrun"/>
          <w:color w:val="000000"/>
          <w:lang w:val="en-GB"/>
        </w:rPr>
        <w:t xml:space="preserve">This is not a detailed operational description of Drupal as </w:t>
      </w:r>
      <w:r w:rsidR="001F722D">
        <w:rPr>
          <w:rStyle w:val="normaltextrun"/>
          <w:color w:val="000000"/>
          <w:lang w:val="en-GB"/>
        </w:rPr>
        <w:t>individual</w:t>
      </w:r>
      <w:r w:rsidR="00EE449D">
        <w:rPr>
          <w:rStyle w:val="normaltextrun"/>
          <w:color w:val="000000"/>
          <w:lang w:val="en-GB"/>
        </w:rPr>
        <w:t xml:space="preserve"> tool</w:t>
      </w:r>
      <w:r>
        <w:rPr>
          <w:rStyle w:val="normaltextrun"/>
          <w:color w:val="000000"/>
          <w:lang w:val="en-GB"/>
        </w:rPr>
        <w:t>, nor a Drupal structure overview, but an explanation o</w:t>
      </w:r>
      <w:r w:rsidR="00DB36DF">
        <w:rPr>
          <w:rStyle w:val="normaltextrun"/>
          <w:color w:val="000000"/>
          <w:lang w:val="en-GB"/>
        </w:rPr>
        <w:t>f</w:t>
      </w:r>
      <w:r>
        <w:rPr>
          <w:rStyle w:val="normaltextrun"/>
          <w:color w:val="000000"/>
          <w:lang w:val="en-GB"/>
        </w:rPr>
        <w:t xml:space="preserve"> the management of translations in this CMS</w:t>
      </w:r>
      <w:r w:rsidR="00EE449D">
        <w:rPr>
          <w:rStyle w:val="normaltextrun"/>
          <w:color w:val="000000"/>
          <w:lang w:val="en-GB"/>
        </w:rPr>
        <w:t xml:space="preserve"> through the LW Connector</w:t>
      </w:r>
      <w:r>
        <w:rPr>
          <w:rStyle w:val="normaltextrun"/>
          <w:color w:val="000000"/>
          <w:lang w:val="en-GB"/>
        </w:rPr>
        <w:t xml:space="preserve">, </w:t>
      </w:r>
      <w:r w:rsidR="00DD1056">
        <w:rPr>
          <w:rStyle w:val="normaltextrun"/>
          <w:color w:val="000000"/>
          <w:lang w:val="en-GB"/>
        </w:rPr>
        <w:t xml:space="preserve">and the </w:t>
      </w:r>
      <w:r>
        <w:rPr>
          <w:rStyle w:val="normaltextrun"/>
          <w:color w:val="000000"/>
          <w:lang w:val="en-GB"/>
        </w:rPr>
        <w:t xml:space="preserve">most </w:t>
      </w:r>
      <w:r w:rsidR="00EE449D">
        <w:rPr>
          <w:rStyle w:val="normaltextrun"/>
          <w:color w:val="000000"/>
          <w:lang w:val="en-GB"/>
        </w:rPr>
        <w:t>common flows</w:t>
      </w:r>
      <w:r>
        <w:rPr>
          <w:rStyle w:val="normaltextrun"/>
          <w:color w:val="000000"/>
          <w:lang w:val="en-GB"/>
        </w:rPr>
        <w:t>.</w:t>
      </w:r>
      <w:r>
        <w:rPr>
          <w:rStyle w:val="eop"/>
          <w:color w:val="000000"/>
        </w:rPr>
        <w:t> </w:t>
      </w:r>
    </w:p>
    <w:p w14:paraId="5491E921" w14:textId="3FD6EF43" w:rsidR="006E442F" w:rsidRDefault="006E442F" w:rsidP="004F5414">
      <w:pPr>
        <w:pStyle w:val="Notesbox"/>
        <w:framePr w:w="8804" w:wrap="around" w:x="1577" w:y="429"/>
        <w:rPr>
          <w:lang w:val="en-GB"/>
        </w:rPr>
      </w:pPr>
      <w:r>
        <w:rPr>
          <w:lang w:val="en-GB"/>
        </w:rPr>
        <w:t>Note</w:t>
      </w:r>
      <w:r w:rsidR="00DD1056" w:rsidRPr="00DD1056">
        <w:rPr>
          <w:color w:val="ED7D31" w:themeColor="accent2"/>
          <w:lang w:val="en-GB"/>
        </w:rPr>
        <w:t>:</w:t>
      </w:r>
      <w:r w:rsidR="00DD1056">
        <w:rPr>
          <w:lang w:val="en-GB"/>
        </w:rPr>
        <w:t xml:space="preserve"> </w:t>
      </w:r>
      <w:r w:rsidRPr="004F5414">
        <w:rPr>
          <w:b w:val="0"/>
          <w:bCs w:val="0"/>
          <w:color w:val="000000" w:themeColor="text1"/>
          <w:lang w:val="en-GB"/>
        </w:rPr>
        <w:t xml:space="preserve">LanguageWire Drupal </w:t>
      </w:r>
      <w:r w:rsidR="00B81DE0" w:rsidRPr="004F5414">
        <w:rPr>
          <w:b w:val="0"/>
          <w:bCs w:val="0"/>
          <w:color w:val="000000" w:themeColor="text1"/>
          <w:lang w:val="en-GB"/>
        </w:rPr>
        <w:t>c</w:t>
      </w:r>
      <w:r w:rsidRPr="004F5414">
        <w:rPr>
          <w:b w:val="0"/>
          <w:bCs w:val="0"/>
          <w:color w:val="000000" w:themeColor="text1"/>
          <w:lang w:val="en-GB"/>
        </w:rPr>
        <w:t xml:space="preserve">onnector is not a standalone solution. It is dependent on the </w:t>
      </w:r>
      <w:r w:rsidR="00656CF3" w:rsidRPr="004F5414">
        <w:rPr>
          <w:b w:val="0"/>
          <w:bCs w:val="0"/>
          <w:color w:val="000000" w:themeColor="text1"/>
          <w:lang w:val="en-GB"/>
        </w:rPr>
        <w:t>T</w:t>
      </w:r>
      <w:r w:rsidRPr="004F5414">
        <w:rPr>
          <w:b w:val="0"/>
          <w:bCs w:val="0"/>
          <w:color w:val="000000" w:themeColor="text1"/>
          <w:lang w:val="en-GB"/>
        </w:rPr>
        <w:t xml:space="preserve">ranslation </w:t>
      </w:r>
      <w:r w:rsidR="00656CF3" w:rsidRPr="004F5414">
        <w:rPr>
          <w:b w:val="0"/>
          <w:bCs w:val="0"/>
          <w:color w:val="000000" w:themeColor="text1"/>
          <w:lang w:val="en-GB"/>
        </w:rPr>
        <w:t>M</w:t>
      </w:r>
      <w:r w:rsidRPr="004F5414">
        <w:rPr>
          <w:b w:val="0"/>
          <w:bCs w:val="0"/>
          <w:color w:val="000000" w:themeColor="text1"/>
          <w:lang w:val="en-GB"/>
        </w:rPr>
        <w:t xml:space="preserve">anagement </w:t>
      </w:r>
      <w:r w:rsidR="00656CF3" w:rsidRPr="004F5414">
        <w:rPr>
          <w:b w:val="0"/>
          <w:bCs w:val="0"/>
          <w:color w:val="000000" w:themeColor="text1"/>
          <w:lang w:val="en-GB"/>
        </w:rPr>
        <w:t>T</w:t>
      </w:r>
      <w:r w:rsidRPr="004F5414">
        <w:rPr>
          <w:b w:val="0"/>
          <w:bCs w:val="0"/>
          <w:color w:val="000000" w:themeColor="text1"/>
          <w:lang w:val="en-GB"/>
        </w:rPr>
        <w:t>ool</w:t>
      </w:r>
      <w:r w:rsidR="00656CF3" w:rsidRPr="004F5414">
        <w:rPr>
          <w:b w:val="0"/>
          <w:bCs w:val="0"/>
          <w:color w:val="000000" w:themeColor="text1"/>
          <w:lang w:val="en-GB"/>
        </w:rPr>
        <w:t xml:space="preserve"> (TMGMT)</w:t>
      </w:r>
      <w:r w:rsidRPr="004F5414">
        <w:rPr>
          <w:b w:val="0"/>
          <w:bCs w:val="0"/>
          <w:color w:val="000000" w:themeColor="text1"/>
          <w:lang w:val="en-GB"/>
        </w:rPr>
        <w:t>.</w:t>
      </w:r>
    </w:p>
    <w:p w14:paraId="41B76590" w14:textId="77777777" w:rsidR="006E442F" w:rsidRPr="006E442F" w:rsidRDefault="006E442F" w:rsidP="006E442F">
      <w:pPr>
        <w:rPr>
          <w:rFonts w:ascii="Segoe UI" w:hAnsi="Segoe UI" w:cs="Segoe UI"/>
          <w:sz w:val="18"/>
          <w:szCs w:val="18"/>
        </w:rPr>
      </w:pPr>
      <w:r>
        <w:rPr>
          <w:rStyle w:val="normaltextrun"/>
          <w:color w:val="000000"/>
          <w:lang w:val="en-GB"/>
        </w:rPr>
        <w:t>It is assumed users are familiar with the tool and are trained in early stages. </w:t>
      </w:r>
      <w:r>
        <w:rPr>
          <w:rStyle w:val="eop"/>
          <w:color w:val="000000"/>
        </w:rPr>
        <w:t> </w:t>
      </w:r>
    </w:p>
    <w:p w14:paraId="39F3314F" w14:textId="77777777" w:rsidR="006E442F" w:rsidRPr="006E442F" w:rsidRDefault="006E442F" w:rsidP="006E442F"/>
    <w:p w14:paraId="7CA96835" w14:textId="77777777" w:rsidR="006E442F" w:rsidRPr="00FA5B4D" w:rsidRDefault="006E442F" w:rsidP="006E442F">
      <w:pPr>
        <w:rPr>
          <w:lang w:val="en-GB"/>
        </w:rPr>
      </w:pPr>
      <w:r w:rsidRPr="00FA5B4D">
        <w:rPr>
          <w:lang w:val="en-GB"/>
        </w:rPr>
        <w:br w:type="page"/>
      </w:r>
    </w:p>
    <w:p w14:paraId="56B9EDCA" w14:textId="77777777" w:rsidR="00623870" w:rsidRPr="00D847ED" w:rsidRDefault="00623870" w:rsidP="00D847ED">
      <w:pPr>
        <w:pStyle w:val="Heading2"/>
      </w:pPr>
      <w:bookmarkStart w:id="2" w:name="_Toc115091604"/>
      <w:r w:rsidRPr="00D847ED">
        <w:lastRenderedPageBreak/>
        <w:t>Glossary</w:t>
      </w:r>
      <w:bookmarkEnd w:id="2"/>
    </w:p>
    <w:p w14:paraId="22846E07" w14:textId="35E55A52" w:rsidR="001F722D" w:rsidRDefault="001F722D" w:rsidP="001F722D">
      <w:r>
        <w:t>These are the relevant terms/ acronyms used in this guide together with their description.</w:t>
      </w:r>
    </w:p>
    <w:tbl>
      <w:tblPr>
        <w:tblStyle w:val="LWpetroleum"/>
        <w:tblW w:w="0" w:type="auto"/>
        <w:tblLook w:val="04A0" w:firstRow="1" w:lastRow="0" w:firstColumn="1" w:lastColumn="0" w:noHBand="0" w:noVBand="1"/>
      </w:tblPr>
      <w:tblGrid>
        <w:gridCol w:w="2605"/>
        <w:gridCol w:w="6377"/>
      </w:tblGrid>
      <w:tr w:rsidR="001F722D" w:rsidRPr="00334CA9" w14:paraId="327056AC" w14:textId="77777777" w:rsidTr="00AA4C03">
        <w:trPr>
          <w:cnfStyle w:val="100000000000" w:firstRow="1" w:lastRow="0" w:firstColumn="0" w:lastColumn="0" w:oddVBand="0" w:evenVBand="0" w:oddHBand="0" w:evenHBand="0" w:firstRowFirstColumn="0" w:firstRowLastColumn="0" w:lastRowFirstColumn="0" w:lastRowLastColumn="0"/>
          <w:trHeight w:val="308"/>
        </w:trPr>
        <w:tc>
          <w:tcPr>
            <w:cnfStyle w:val="001000000100" w:firstRow="0" w:lastRow="0" w:firstColumn="1" w:lastColumn="0" w:oddVBand="0" w:evenVBand="0" w:oddHBand="0" w:evenHBand="0" w:firstRowFirstColumn="1" w:firstRowLastColumn="0" w:lastRowFirstColumn="0" w:lastRowLastColumn="0"/>
            <w:tcW w:w="2605" w:type="dxa"/>
          </w:tcPr>
          <w:p w14:paraId="59EFE7A8" w14:textId="77777777" w:rsidR="001F722D" w:rsidRPr="00E56BE7" w:rsidRDefault="001F722D" w:rsidP="00AA4C03">
            <w:pPr>
              <w:pStyle w:val="TableHeader"/>
              <w:spacing w:before="120"/>
              <w:rPr>
                <w:b/>
                <w:bCs w:val="0"/>
              </w:rPr>
            </w:pPr>
            <w:r>
              <w:rPr>
                <w:b/>
                <w:bCs w:val="0"/>
              </w:rPr>
              <w:t>Term/ Acronym</w:t>
            </w:r>
          </w:p>
        </w:tc>
        <w:tc>
          <w:tcPr>
            <w:tcW w:w="6377" w:type="dxa"/>
          </w:tcPr>
          <w:p w14:paraId="6396FCE2" w14:textId="77777777" w:rsidR="001F722D" w:rsidRPr="00E56BE7" w:rsidRDefault="001F722D" w:rsidP="00AA4C03">
            <w:pPr>
              <w:pStyle w:val="TableHeader"/>
              <w:spacing w:before="120"/>
              <w:cnfStyle w:val="100000000000" w:firstRow="1" w:lastRow="0" w:firstColumn="0" w:lastColumn="0" w:oddVBand="0" w:evenVBand="0" w:oddHBand="0" w:evenHBand="0" w:firstRowFirstColumn="0" w:firstRowLastColumn="0" w:lastRowFirstColumn="0" w:lastRowLastColumn="0"/>
              <w:rPr>
                <w:b/>
                <w:bCs w:val="0"/>
              </w:rPr>
            </w:pPr>
            <w:r>
              <w:rPr>
                <w:b/>
                <w:bCs w:val="0"/>
              </w:rPr>
              <w:t>Description</w:t>
            </w:r>
          </w:p>
        </w:tc>
      </w:tr>
      <w:tr w:rsidR="001F722D" w:rsidRPr="00334CA9" w14:paraId="0B9C2A01" w14:textId="77777777" w:rsidTr="00AA4C03">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2605" w:type="dxa"/>
          </w:tcPr>
          <w:p w14:paraId="1AB9E5E5" w14:textId="77777777" w:rsidR="001F722D" w:rsidRPr="00334CA9" w:rsidRDefault="001F722D" w:rsidP="00AA4C03">
            <w:pPr>
              <w:rPr>
                <w:b/>
                <w:shd w:val="clear" w:color="auto" w:fill="FFFFFF"/>
              </w:rPr>
            </w:pPr>
            <w:r>
              <w:t>LW</w:t>
            </w:r>
          </w:p>
        </w:tc>
        <w:tc>
          <w:tcPr>
            <w:tcW w:w="6377" w:type="dxa"/>
          </w:tcPr>
          <w:p w14:paraId="68B53AC3" w14:textId="77777777" w:rsidR="001F722D" w:rsidRPr="00334CA9" w:rsidRDefault="001F722D" w:rsidP="00DD1056">
            <w:pPr>
              <w:jc w:val="left"/>
              <w:cnfStyle w:val="000000100000" w:firstRow="0" w:lastRow="0" w:firstColumn="0" w:lastColumn="0" w:oddVBand="0" w:evenVBand="0" w:oddHBand="1" w:evenHBand="0" w:firstRowFirstColumn="0" w:firstRowLastColumn="0" w:lastRowFirstColumn="0" w:lastRowLastColumn="0"/>
              <w:rPr>
                <w:shd w:val="clear" w:color="auto" w:fill="FFFFFF"/>
              </w:rPr>
            </w:pPr>
            <w:r>
              <w:t>LanguageWire</w:t>
            </w:r>
          </w:p>
        </w:tc>
      </w:tr>
      <w:tr w:rsidR="001F722D" w:rsidRPr="00334CA9" w14:paraId="5A762165" w14:textId="77777777" w:rsidTr="00AA4C03">
        <w:trPr>
          <w:cnfStyle w:val="000000010000" w:firstRow="0" w:lastRow="0" w:firstColumn="0" w:lastColumn="0" w:oddVBand="0" w:evenVBand="0" w:oddHBand="0" w:evenHBand="1"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2605" w:type="dxa"/>
          </w:tcPr>
          <w:p w14:paraId="01040FB4" w14:textId="77777777" w:rsidR="001F722D" w:rsidRPr="00E11BDC" w:rsidRDefault="001F722D" w:rsidP="00AA4C03">
            <w:r w:rsidRPr="00E11BDC">
              <w:t>CMS</w:t>
            </w:r>
          </w:p>
        </w:tc>
        <w:tc>
          <w:tcPr>
            <w:tcW w:w="6377" w:type="dxa"/>
          </w:tcPr>
          <w:p w14:paraId="13DB2DBB" w14:textId="77777777" w:rsidR="001F722D" w:rsidRPr="00E11BDC" w:rsidRDefault="001F722D" w:rsidP="00DD1056">
            <w:pPr>
              <w:jc w:val="left"/>
              <w:cnfStyle w:val="000000010000" w:firstRow="0" w:lastRow="0" w:firstColumn="0" w:lastColumn="0" w:oddVBand="0" w:evenVBand="0" w:oddHBand="0" w:evenHBand="1" w:firstRowFirstColumn="0" w:firstRowLastColumn="0" w:lastRowFirstColumn="0" w:lastRowLastColumn="0"/>
            </w:pPr>
            <w:r w:rsidRPr="00E11BDC">
              <w:t>Content Management System</w:t>
            </w:r>
          </w:p>
        </w:tc>
      </w:tr>
      <w:tr w:rsidR="001F722D" w:rsidRPr="00334CA9" w14:paraId="11B0A97A" w14:textId="77777777" w:rsidTr="00AA4C03">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2605" w:type="dxa"/>
          </w:tcPr>
          <w:p w14:paraId="648BC810" w14:textId="790DE269" w:rsidR="001F722D" w:rsidRPr="00E11BDC" w:rsidRDefault="001F722D" w:rsidP="00E27FF9">
            <w:pPr>
              <w:keepNext/>
            </w:pPr>
            <w:r>
              <w:rPr>
                <w:lang w:val="en-GB"/>
              </w:rPr>
              <w:t>TMGMT</w:t>
            </w:r>
          </w:p>
        </w:tc>
        <w:tc>
          <w:tcPr>
            <w:tcW w:w="6377" w:type="dxa"/>
          </w:tcPr>
          <w:p w14:paraId="6186F6A3" w14:textId="01861409" w:rsidR="001F722D" w:rsidRPr="00E11BDC" w:rsidRDefault="001F722D" w:rsidP="00DD1056">
            <w:pPr>
              <w:keepNext/>
              <w:jc w:val="left"/>
              <w:cnfStyle w:val="000000100000" w:firstRow="0" w:lastRow="0" w:firstColumn="0" w:lastColumn="0" w:oddVBand="0" w:evenVBand="0" w:oddHBand="1" w:evenHBand="0" w:firstRowFirstColumn="0" w:firstRowLastColumn="0" w:lastRowFirstColumn="0" w:lastRowLastColumn="0"/>
            </w:pPr>
            <w:r w:rsidRPr="001F722D">
              <w:t>The Translation Management Tool module provides a tool set for translating content from different sources.</w:t>
            </w:r>
          </w:p>
        </w:tc>
      </w:tr>
    </w:tbl>
    <w:p w14:paraId="3AC6D1A8" w14:textId="14AD7243" w:rsidR="001F722D" w:rsidRDefault="001F722D" w:rsidP="00DD1056">
      <w:pPr>
        <w:pStyle w:val="Caption"/>
        <w:spacing w:before="120"/>
      </w:pPr>
      <w:bookmarkStart w:id="3" w:name="_Toc88747858"/>
      <w:bookmarkStart w:id="4" w:name="_Toc89430124"/>
      <w:bookmarkStart w:id="5" w:name="_Toc98747623"/>
      <w:r w:rsidRPr="003E52D4">
        <w:t xml:space="preserve">Table </w:t>
      </w:r>
      <w:r>
        <w:fldChar w:fldCharType="begin"/>
      </w:r>
      <w:r>
        <w:instrText>SEQ Table \* ARABIC</w:instrText>
      </w:r>
      <w:r>
        <w:fldChar w:fldCharType="separate"/>
      </w:r>
      <w:r w:rsidR="001A35E9">
        <w:rPr>
          <w:noProof/>
        </w:rPr>
        <w:t>1</w:t>
      </w:r>
      <w:r>
        <w:fldChar w:fldCharType="end"/>
      </w:r>
      <w:r w:rsidRPr="003E52D4">
        <w:t xml:space="preserve"> – </w:t>
      </w:r>
      <w:r>
        <w:t>Glossary/ Acronyms</w:t>
      </w:r>
      <w:bookmarkEnd w:id="3"/>
      <w:bookmarkEnd w:id="4"/>
      <w:bookmarkEnd w:id="5"/>
    </w:p>
    <w:p w14:paraId="20795F06" w14:textId="77777777" w:rsidR="006E442F" w:rsidRPr="00295992" w:rsidRDefault="006E442F" w:rsidP="006E442F">
      <w:pPr>
        <w:pStyle w:val="Heading1"/>
      </w:pPr>
      <w:bookmarkStart w:id="6" w:name="_Toc7000517"/>
      <w:bookmarkStart w:id="7" w:name="_Toc7000518"/>
      <w:bookmarkStart w:id="8" w:name="_Toc7000519"/>
      <w:bookmarkStart w:id="9" w:name="_Toc7000520"/>
      <w:bookmarkStart w:id="10" w:name="_Toc7000521"/>
      <w:bookmarkStart w:id="11" w:name="_Toc7000522"/>
      <w:bookmarkStart w:id="12" w:name="_Toc7000523"/>
      <w:bookmarkStart w:id="13" w:name="_Toc7000524"/>
      <w:bookmarkStart w:id="14" w:name="_Toc7000525"/>
      <w:bookmarkStart w:id="15" w:name="_Toc7000526"/>
      <w:bookmarkStart w:id="16" w:name="_Toc7000527"/>
      <w:bookmarkStart w:id="17" w:name="_Toc7000528"/>
      <w:bookmarkStart w:id="18" w:name="_Toc7000529"/>
      <w:bookmarkStart w:id="19" w:name="_Toc7000530"/>
      <w:bookmarkStart w:id="20" w:name="_Toc7000531"/>
      <w:bookmarkStart w:id="21" w:name="_Toc7000532"/>
      <w:bookmarkStart w:id="22" w:name="_Toc7000533"/>
      <w:bookmarkStart w:id="23" w:name="_Toc7000534"/>
      <w:bookmarkStart w:id="24" w:name="_Toc7000535"/>
      <w:bookmarkStart w:id="25" w:name="_Toc7000536"/>
      <w:bookmarkStart w:id="26" w:name="_Toc7000537"/>
      <w:bookmarkStart w:id="27" w:name="_Toc7000538"/>
      <w:bookmarkStart w:id="28" w:name="_Toc79058875"/>
      <w:bookmarkStart w:id="29" w:name="_Toc82770489"/>
      <w:bookmarkStart w:id="30" w:name="_Toc382464243"/>
      <w:bookmarkStart w:id="31" w:name="_Toc7000540"/>
      <w:bookmarkStart w:id="32" w:name="_Toc11509160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r w:rsidRPr="00295992">
        <w:t>Access the tool</w:t>
      </w:r>
      <w:bookmarkEnd w:id="28"/>
      <w:bookmarkEnd w:id="29"/>
      <w:bookmarkEnd w:id="32"/>
    </w:p>
    <w:p w14:paraId="6B3F3049" w14:textId="62BFAD84" w:rsidR="006E442F" w:rsidRDefault="006E442F" w:rsidP="006E442F">
      <w:r>
        <w:t xml:space="preserve">Access the Drupal CMS typing your credentials: </w:t>
      </w:r>
      <w:proofErr w:type="gramStart"/>
      <w:r>
        <w:t>User name</w:t>
      </w:r>
      <w:proofErr w:type="gramEnd"/>
      <w:r>
        <w:t xml:space="preserve"> and Password.</w:t>
      </w:r>
    </w:p>
    <w:p w14:paraId="6E7097B6" w14:textId="546CFA8C" w:rsidR="00E45290" w:rsidRDefault="00E45290" w:rsidP="00E27FF9">
      <w:pPr>
        <w:keepNext/>
      </w:pPr>
      <w:r w:rsidRPr="00E45290">
        <w:rPr>
          <w:noProof/>
        </w:rPr>
        <w:drawing>
          <wp:inline distT="0" distB="0" distL="0" distR="0" wp14:anchorId="73D4A2E0" wp14:editId="54B1A64F">
            <wp:extent cx="5637471" cy="3660441"/>
            <wp:effectExtent l="19050" t="19050" r="20955" b="16510"/>
            <wp:docPr id="193" name="Picture 193"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Graphical user interface, application, Teams&#10;&#10;Description automatically generated"/>
                    <pic:cNvPicPr/>
                  </pic:nvPicPr>
                  <pic:blipFill>
                    <a:blip r:embed="rId15"/>
                    <a:stretch>
                      <a:fillRect/>
                    </a:stretch>
                  </pic:blipFill>
                  <pic:spPr>
                    <a:xfrm>
                      <a:off x="0" y="0"/>
                      <a:ext cx="5641632" cy="3663143"/>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6EC355DD" w14:textId="7BA6617E" w:rsidR="006E442F" w:rsidRDefault="006E442F" w:rsidP="00B07894">
      <w:pPr>
        <w:pStyle w:val="Caption"/>
      </w:pPr>
      <w:bookmarkStart w:id="33" w:name="_Toc89430125"/>
      <w:bookmarkStart w:id="34" w:name="_Toc100563782"/>
      <w:bookmarkEnd w:id="30"/>
      <w:bookmarkEnd w:id="31"/>
      <w:r>
        <w:t xml:space="preserve">Figure </w:t>
      </w:r>
      <w:r>
        <w:fldChar w:fldCharType="begin"/>
      </w:r>
      <w:r>
        <w:instrText>SEQ Figure \* ARABIC</w:instrText>
      </w:r>
      <w:r>
        <w:fldChar w:fldCharType="separate"/>
      </w:r>
      <w:r w:rsidR="001A35E9">
        <w:rPr>
          <w:noProof/>
        </w:rPr>
        <w:t>1</w:t>
      </w:r>
      <w:r>
        <w:fldChar w:fldCharType="end"/>
      </w:r>
      <w:r>
        <w:t xml:space="preserve"> – Access the tool</w:t>
      </w:r>
      <w:bookmarkEnd w:id="33"/>
      <w:bookmarkEnd w:id="34"/>
    </w:p>
    <w:p w14:paraId="4FFBE2EB" w14:textId="77777777" w:rsidR="00350DEA" w:rsidRDefault="006E442F" w:rsidP="006E442F">
      <w:r>
        <w:t>Once you log in the CMS,</w:t>
      </w:r>
      <w:r w:rsidR="00C83C4C">
        <w:t xml:space="preserve"> you can start adding contents for translation in two different ways: </w:t>
      </w:r>
      <w:r>
        <w:t xml:space="preserve"> </w:t>
      </w:r>
    </w:p>
    <w:p w14:paraId="56C20375" w14:textId="671A8BE2" w:rsidR="006E442F" w:rsidRDefault="00C83C4C" w:rsidP="00BD7B84">
      <w:r>
        <w:t>Via</w:t>
      </w:r>
      <w:r w:rsidR="00D469DC">
        <w:t xml:space="preserve"> the </w:t>
      </w:r>
      <w:r w:rsidR="00E06ED5">
        <w:t>content-</w:t>
      </w:r>
      <w:r w:rsidR="00D469DC">
        <w:t xml:space="preserve">page </w:t>
      </w:r>
      <w:r w:rsidR="00BD7B84">
        <w:t>view</w:t>
      </w:r>
      <w:r w:rsidR="00D469DC">
        <w:t xml:space="preserve"> option</w:t>
      </w:r>
      <w:r w:rsidR="00BD7B84">
        <w:t xml:space="preserve"> </w:t>
      </w:r>
      <w:r w:rsidR="00D469DC">
        <w:t>or</w:t>
      </w:r>
      <w:r w:rsidR="00350DEA">
        <w:t xml:space="preserve"> </w:t>
      </w:r>
      <w:r>
        <w:t>the</w:t>
      </w:r>
      <w:r w:rsidR="006E442F">
        <w:t xml:space="preserve"> “</w:t>
      </w:r>
      <w:r w:rsidR="001B319A">
        <w:t>Translation</w:t>
      </w:r>
      <w:r w:rsidR="006E442F">
        <w:t>”</w:t>
      </w:r>
      <w:r w:rsidR="001B319A">
        <w:t xml:space="preserve"> top</w:t>
      </w:r>
      <w:r w:rsidR="006E442F">
        <w:t xml:space="preserve"> </w:t>
      </w:r>
      <w:r w:rsidR="00874F2A">
        <w:t>tab</w:t>
      </w:r>
      <w:r w:rsidR="006E442F">
        <w:t xml:space="preserve"> </w:t>
      </w:r>
      <w:r>
        <w:t>(</w:t>
      </w:r>
      <w:r w:rsidR="00E45290">
        <w:t>Translation Management Tool</w:t>
      </w:r>
      <w:r w:rsidR="00D469DC">
        <w:t>)</w:t>
      </w:r>
      <w:r w:rsidR="006E442F">
        <w:t xml:space="preserve">. </w:t>
      </w:r>
    </w:p>
    <w:p w14:paraId="1FA34EB7" w14:textId="3C6C2306" w:rsidR="00E45290" w:rsidRDefault="00E45290" w:rsidP="006E442F"/>
    <w:p w14:paraId="6C0B893A" w14:textId="72D8DB21" w:rsidR="006E442F" w:rsidRDefault="001B319A" w:rsidP="006E442F">
      <w:pPr>
        <w:keepNext/>
        <w:jc w:val="center"/>
      </w:pPr>
      <w:r w:rsidRPr="001B319A">
        <w:rPr>
          <w:noProof/>
        </w:rPr>
        <w:lastRenderedPageBreak/>
        <w:drawing>
          <wp:inline distT="0" distB="0" distL="0" distR="0" wp14:anchorId="045B7F2C" wp14:editId="451FB413">
            <wp:extent cx="5616206" cy="1908365"/>
            <wp:effectExtent l="19050" t="19050" r="22860" b="15875"/>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6"/>
                    <a:stretch>
                      <a:fillRect/>
                    </a:stretch>
                  </pic:blipFill>
                  <pic:spPr>
                    <a:xfrm>
                      <a:off x="0" y="0"/>
                      <a:ext cx="5622899" cy="1910639"/>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119C5B3A" w14:textId="2B12CAC3" w:rsidR="006E442F" w:rsidRDefault="006E442F" w:rsidP="00B07894">
      <w:pPr>
        <w:pStyle w:val="Caption"/>
      </w:pPr>
      <w:bookmarkStart w:id="35" w:name="_Toc89430126"/>
      <w:bookmarkStart w:id="36" w:name="_Toc100563783"/>
      <w:r>
        <w:t xml:space="preserve">Figure </w:t>
      </w:r>
      <w:r>
        <w:fldChar w:fldCharType="begin"/>
      </w:r>
      <w:r>
        <w:instrText>SEQ Figure \* ARABIC</w:instrText>
      </w:r>
      <w:r>
        <w:fldChar w:fldCharType="separate"/>
      </w:r>
      <w:r w:rsidR="001A35E9">
        <w:rPr>
          <w:noProof/>
        </w:rPr>
        <w:t>2</w:t>
      </w:r>
      <w:r>
        <w:fldChar w:fldCharType="end"/>
      </w:r>
      <w:r>
        <w:t xml:space="preserve"> – </w:t>
      </w:r>
      <w:r w:rsidR="00E45290">
        <w:t>Top</w:t>
      </w:r>
      <w:r>
        <w:t xml:space="preserve"> </w:t>
      </w:r>
      <w:r w:rsidR="00E45290">
        <w:t>“Translation” button</w:t>
      </w:r>
      <w:bookmarkEnd w:id="35"/>
      <w:bookmarkEnd w:id="36"/>
    </w:p>
    <w:p w14:paraId="30B23153" w14:textId="7B84AC7C" w:rsidR="006E442F" w:rsidRDefault="00FC0734" w:rsidP="00FC0734">
      <w:pPr>
        <w:pStyle w:val="Heading1"/>
      </w:pPr>
      <w:bookmarkStart w:id="37" w:name="_Toc115091606"/>
      <w:r>
        <w:t>Adding contents</w:t>
      </w:r>
      <w:bookmarkEnd w:id="37"/>
    </w:p>
    <w:p w14:paraId="6F735659" w14:textId="4B7CF332" w:rsidR="006E442F" w:rsidRPr="00783ED8" w:rsidRDefault="00FC0734" w:rsidP="00D847ED">
      <w:pPr>
        <w:pStyle w:val="Heading2"/>
        <w:rPr>
          <w:lang w:val="en-GB"/>
        </w:rPr>
      </w:pPr>
      <w:bookmarkStart w:id="38" w:name="_Toc115091607"/>
      <w:r>
        <w:rPr>
          <w:lang w:val="en-GB"/>
        </w:rPr>
        <w:t>From the page view</w:t>
      </w:r>
      <w:bookmarkEnd w:id="38"/>
    </w:p>
    <w:p w14:paraId="36C48A7F" w14:textId="4A5B8B23" w:rsidR="006E442F" w:rsidRDefault="006E442F" w:rsidP="006E442F">
      <w:bookmarkStart w:id="39" w:name="_Ref81315353"/>
      <w:r>
        <w:t>To</w:t>
      </w:r>
      <w:r w:rsidRPr="000246AA">
        <w:t xml:space="preserve"> add content</w:t>
      </w:r>
      <w:r w:rsidR="0035762B">
        <w:t xml:space="preserve"> into the translation basket</w:t>
      </w:r>
      <w:r w:rsidRPr="000246AA">
        <w:t xml:space="preserve"> </w:t>
      </w:r>
      <w:r w:rsidR="00FC0734">
        <w:t>from a page view:</w:t>
      </w:r>
    </w:p>
    <w:p w14:paraId="43D05338" w14:textId="6082428B" w:rsidR="0035762B" w:rsidRDefault="0035762B" w:rsidP="00BD41A9">
      <w:pPr>
        <w:pStyle w:val="Listitems"/>
      </w:pPr>
      <w:r>
        <w:t xml:space="preserve">Click on the top </w:t>
      </w:r>
      <w:r w:rsidR="008125F7">
        <w:t xml:space="preserve">left </w:t>
      </w:r>
      <w:r>
        <w:t>button “Content” to get the list of available pages.</w:t>
      </w:r>
    </w:p>
    <w:p w14:paraId="730D046A" w14:textId="3C6853A6" w:rsidR="0011764E" w:rsidRDefault="00BD7B84" w:rsidP="00BD41A9">
      <w:pPr>
        <w:pStyle w:val="Listitems"/>
      </w:pPr>
      <w:r>
        <w:t>Click on the</w:t>
      </w:r>
      <w:r w:rsidR="008C2D42">
        <w:t xml:space="preserve"> desired</w:t>
      </w:r>
      <w:r>
        <w:t xml:space="preserve"> page </w:t>
      </w:r>
      <w:r w:rsidR="008C2D42">
        <w:t>title to o</w:t>
      </w:r>
      <w:r w:rsidR="00FC0734" w:rsidRPr="00FC0734">
        <w:t xml:space="preserve">pen </w:t>
      </w:r>
      <w:r w:rsidR="0035762B">
        <w:t xml:space="preserve">the </w:t>
      </w:r>
      <w:r w:rsidR="00FC0734" w:rsidRPr="00FC0734">
        <w:t xml:space="preserve">page </w:t>
      </w:r>
      <w:r w:rsidR="000A6CE2">
        <w:t>preview</w:t>
      </w:r>
      <w:r w:rsidR="0011764E">
        <w:t xml:space="preserve">. </w:t>
      </w:r>
    </w:p>
    <w:p w14:paraId="433045F0" w14:textId="679632B9" w:rsidR="001F15F7" w:rsidRDefault="001F15F7" w:rsidP="008B0863">
      <w:pPr>
        <w:pStyle w:val="Listitems"/>
        <w:keepNext/>
        <w:numPr>
          <w:ilvl w:val="0"/>
          <w:numId w:val="0"/>
        </w:numPr>
        <w:spacing w:line="240" w:lineRule="auto"/>
        <w:ind w:left="720"/>
      </w:pPr>
      <w:r>
        <w:rPr>
          <w:noProof/>
        </w:rPr>
        <w:drawing>
          <wp:inline distT="0" distB="0" distL="0" distR="0" wp14:anchorId="3329D6E1" wp14:editId="652C17B4">
            <wp:extent cx="5249020" cy="3633490"/>
            <wp:effectExtent l="19050" t="19050" r="27940" b="24130"/>
            <wp:docPr id="212" name="Picture 2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descr="Graphical user interface, text, application&#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260607" cy="3641511"/>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1140DD55" w14:textId="3FF19BAE" w:rsidR="008C45E9" w:rsidRPr="008C45E9" w:rsidRDefault="001F15F7" w:rsidP="00B07894">
      <w:pPr>
        <w:pStyle w:val="Caption"/>
      </w:pPr>
      <w:bookmarkStart w:id="40" w:name="_Toc89430128"/>
      <w:bookmarkStart w:id="41" w:name="_Toc100563784"/>
      <w:r>
        <w:t xml:space="preserve">Figure </w:t>
      </w:r>
      <w:r>
        <w:fldChar w:fldCharType="begin"/>
      </w:r>
      <w:r>
        <w:instrText>SEQ Figure \* ARABIC</w:instrText>
      </w:r>
      <w:r>
        <w:fldChar w:fldCharType="separate"/>
      </w:r>
      <w:r w:rsidR="001A35E9">
        <w:rPr>
          <w:noProof/>
        </w:rPr>
        <w:t>3</w:t>
      </w:r>
      <w:r>
        <w:fldChar w:fldCharType="end"/>
      </w:r>
      <w:r>
        <w:t xml:space="preserve"> – Select content to translate</w:t>
      </w:r>
      <w:bookmarkEnd w:id="40"/>
      <w:bookmarkEnd w:id="41"/>
    </w:p>
    <w:p w14:paraId="042B08B5" w14:textId="1BF2E150" w:rsidR="00FC0734" w:rsidRPr="001F15F7" w:rsidRDefault="00392F08" w:rsidP="00BD41A9">
      <w:pPr>
        <w:pStyle w:val="Listitems"/>
      </w:pPr>
      <w:r>
        <w:t>Once, contents preview is open, c</w:t>
      </w:r>
      <w:r w:rsidR="001F15F7" w:rsidRPr="001F15F7">
        <w:t>lick</w:t>
      </w:r>
      <w:r w:rsidR="00FC0734" w:rsidRPr="001F15F7">
        <w:t xml:space="preserve"> on </w:t>
      </w:r>
      <w:r w:rsidR="001F15F7" w:rsidRPr="001F15F7">
        <w:t>“</w:t>
      </w:r>
      <w:r w:rsidR="00FC0734" w:rsidRPr="001F15F7">
        <w:t>Translate</w:t>
      </w:r>
      <w:r w:rsidR="001F15F7" w:rsidRPr="001F15F7">
        <w:t>”</w:t>
      </w:r>
      <w:r w:rsidR="00FC0734" w:rsidRPr="001F15F7">
        <w:t xml:space="preserve"> tab.</w:t>
      </w:r>
    </w:p>
    <w:p w14:paraId="01F9B8D6" w14:textId="38DA861C" w:rsidR="00FC0734" w:rsidRDefault="001F15F7" w:rsidP="008C45E9">
      <w:pPr>
        <w:keepNext/>
        <w:ind w:left="720"/>
        <w:rPr>
          <w:lang w:val="en-GB"/>
        </w:rPr>
      </w:pPr>
      <w:r w:rsidRPr="001F15F7">
        <w:rPr>
          <w:noProof/>
          <w:lang w:val="en-GB"/>
        </w:rPr>
        <w:lastRenderedPageBreak/>
        <w:drawing>
          <wp:inline distT="0" distB="0" distL="0" distR="0" wp14:anchorId="72845211" wp14:editId="117CEE54">
            <wp:extent cx="5248910" cy="1812530"/>
            <wp:effectExtent l="19050" t="19050" r="8890" b="16510"/>
            <wp:docPr id="213" name="Picture 21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Picture 213" descr="Graphical user interface, application&#10;&#10;Description automatically generated"/>
                    <pic:cNvPicPr/>
                  </pic:nvPicPr>
                  <pic:blipFill rotWithShape="1">
                    <a:blip r:embed="rId18"/>
                    <a:srcRect t="16277" b="31836"/>
                    <a:stretch/>
                  </pic:blipFill>
                  <pic:spPr bwMode="auto">
                    <a:xfrm>
                      <a:off x="0" y="0"/>
                      <a:ext cx="5261448" cy="1816860"/>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64349C3E" w14:textId="4A736B90" w:rsidR="00FC0734" w:rsidRPr="00FC0734" w:rsidRDefault="00FC0734" w:rsidP="00B07894">
      <w:pPr>
        <w:pStyle w:val="Caption"/>
      </w:pPr>
      <w:bookmarkStart w:id="42" w:name="_Toc89430129"/>
      <w:bookmarkStart w:id="43" w:name="_Toc100563785"/>
      <w:r>
        <w:t xml:space="preserve">Figure </w:t>
      </w:r>
      <w:r>
        <w:fldChar w:fldCharType="begin"/>
      </w:r>
      <w:r>
        <w:instrText>SEQ Figure \* ARABIC</w:instrText>
      </w:r>
      <w:r>
        <w:fldChar w:fldCharType="separate"/>
      </w:r>
      <w:r w:rsidR="001A35E9">
        <w:rPr>
          <w:noProof/>
        </w:rPr>
        <w:t>4</w:t>
      </w:r>
      <w:r>
        <w:fldChar w:fldCharType="end"/>
      </w:r>
      <w:r>
        <w:t xml:space="preserve"> – Page view content/ Translate tab</w:t>
      </w:r>
      <w:bookmarkEnd w:id="42"/>
      <w:bookmarkEnd w:id="43"/>
    </w:p>
    <w:p w14:paraId="09BEFA8A" w14:textId="46C70F38" w:rsidR="00A2680E" w:rsidRDefault="00A2680E" w:rsidP="00BD41A9">
      <w:pPr>
        <w:pStyle w:val="Listitems"/>
      </w:pPr>
      <w:r>
        <w:t xml:space="preserve">Select the language </w:t>
      </w:r>
      <w:r w:rsidR="007661F9">
        <w:t xml:space="preserve">(or languages) </w:t>
      </w:r>
      <w:r>
        <w:t>you wish your page to be translated.</w:t>
      </w:r>
    </w:p>
    <w:p w14:paraId="1C2C18B9" w14:textId="0AB2F6DD" w:rsidR="000A6CE2" w:rsidRDefault="00FC0734" w:rsidP="00BD41A9">
      <w:pPr>
        <w:pStyle w:val="Listitems"/>
      </w:pPr>
      <w:r>
        <w:t>Click</w:t>
      </w:r>
      <w:r w:rsidR="0062547E">
        <w:t xml:space="preserve"> on</w:t>
      </w:r>
      <w:r>
        <w:t xml:space="preserve"> </w:t>
      </w:r>
      <w:r w:rsidRPr="000A6CE2">
        <w:t>“Add to cart”</w:t>
      </w:r>
      <w:r w:rsidRPr="00D22AB6">
        <w:t xml:space="preserve"> </w:t>
      </w:r>
      <w:r>
        <w:t xml:space="preserve">to </w:t>
      </w:r>
      <w:r w:rsidR="000A6CE2">
        <w:t>include the</w:t>
      </w:r>
      <w:r w:rsidRPr="00D22AB6">
        <w:t xml:space="preserve"> page </w:t>
      </w:r>
      <w:r w:rsidR="000A6CE2">
        <w:t>in</w:t>
      </w:r>
      <w:r w:rsidRPr="00D22AB6">
        <w:t xml:space="preserve"> </w:t>
      </w:r>
      <w:r>
        <w:t xml:space="preserve">the translation </w:t>
      </w:r>
      <w:r w:rsidR="000A30A7">
        <w:t>job</w:t>
      </w:r>
      <w:r w:rsidRPr="00D22AB6">
        <w:t xml:space="preserve">. </w:t>
      </w:r>
    </w:p>
    <w:p w14:paraId="266B0C45" w14:textId="3DD5BF7A" w:rsidR="00FC0734" w:rsidRDefault="00CB1159" w:rsidP="00DC447F">
      <w:pPr>
        <w:keepNext/>
        <w:ind w:left="720"/>
      </w:pPr>
      <w:r w:rsidRPr="00CB1159">
        <w:rPr>
          <w:noProof/>
        </w:rPr>
        <w:drawing>
          <wp:inline distT="0" distB="0" distL="0" distR="0" wp14:anchorId="4C1F848F" wp14:editId="19425A42">
            <wp:extent cx="5207330" cy="2556357"/>
            <wp:effectExtent l="19050" t="19050" r="12700" b="15875"/>
            <wp:docPr id="46" name="Picture 4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screenshot of a computer&#10;&#10;Description automatically generated"/>
                    <pic:cNvPicPr/>
                  </pic:nvPicPr>
                  <pic:blipFill>
                    <a:blip r:embed="rId19"/>
                    <a:stretch>
                      <a:fillRect/>
                    </a:stretch>
                  </pic:blipFill>
                  <pic:spPr>
                    <a:xfrm>
                      <a:off x="0" y="0"/>
                      <a:ext cx="5213605" cy="2559438"/>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376BFEC8" w14:textId="6B424CD3" w:rsidR="000F05E1" w:rsidRPr="00FC0734" w:rsidRDefault="000F05E1" w:rsidP="00B07894">
      <w:pPr>
        <w:pStyle w:val="Caption"/>
      </w:pPr>
      <w:bookmarkStart w:id="44" w:name="_Toc89430130"/>
      <w:bookmarkStart w:id="45" w:name="_Toc100563786"/>
      <w:r>
        <w:t xml:space="preserve">Figure </w:t>
      </w:r>
      <w:r>
        <w:fldChar w:fldCharType="begin"/>
      </w:r>
      <w:r>
        <w:instrText>SEQ Figure \* ARABIC</w:instrText>
      </w:r>
      <w:r>
        <w:fldChar w:fldCharType="separate"/>
      </w:r>
      <w:r w:rsidR="001A35E9">
        <w:rPr>
          <w:noProof/>
        </w:rPr>
        <w:t>5</w:t>
      </w:r>
      <w:r>
        <w:fldChar w:fldCharType="end"/>
      </w:r>
      <w:r>
        <w:t xml:space="preserve"> – Page view content/ Translate tab/ Add to cart</w:t>
      </w:r>
      <w:bookmarkEnd w:id="44"/>
      <w:bookmarkEnd w:id="45"/>
    </w:p>
    <w:p w14:paraId="73C2735A" w14:textId="769BB2F0" w:rsidR="00FC0734" w:rsidRDefault="000A6CE2" w:rsidP="00BD41A9">
      <w:pPr>
        <w:pStyle w:val="ListParagraph"/>
      </w:pPr>
      <w:r>
        <w:t>Repeat these steps for all the pages you wish to send to LanguageWire for translation.</w:t>
      </w:r>
    </w:p>
    <w:p w14:paraId="606B2E58" w14:textId="77777777" w:rsidR="00D4482B" w:rsidRDefault="00D4482B" w:rsidP="00D4482B">
      <w:pPr>
        <w:pStyle w:val="Listitems"/>
      </w:pPr>
      <w:r>
        <w:t>You can now click either on:</w:t>
      </w:r>
    </w:p>
    <w:p w14:paraId="0ADDDEC2" w14:textId="75826694" w:rsidR="00D4482B" w:rsidRDefault="00D4482B" w:rsidP="00D4482B">
      <w:pPr>
        <w:pStyle w:val="ListParagraph"/>
      </w:pPr>
      <w:r>
        <w:t xml:space="preserve"> </w:t>
      </w:r>
      <w:r>
        <w:rPr>
          <w:iCs/>
        </w:rPr>
        <w:t>“</w:t>
      </w:r>
      <w:r w:rsidRPr="00CC23BB">
        <w:rPr>
          <w:iCs/>
        </w:rPr>
        <w:t>Request translation</w:t>
      </w:r>
      <w:r>
        <w:rPr>
          <w:iCs/>
        </w:rPr>
        <w:t>”</w:t>
      </w:r>
      <w:r>
        <w:t xml:space="preserve"> to proceed to the final step</w:t>
      </w:r>
      <w:r w:rsidR="007D75F8">
        <w:t xml:space="preserve"> (see step </w:t>
      </w:r>
      <w:r w:rsidR="00DD71F5">
        <w:fldChar w:fldCharType="begin"/>
      </w:r>
      <w:r w:rsidR="00DD71F5">
        <w:instrText xml:space="preserve"> REF _Ref98309678 \r \h </w:instrText>
      </w:r>
      <w:r w:rsidR="00DD71F5">
        <w:fldChar w:fldCharType="separate"/>
      </w:r>
      <w:r w:rsidR="001A35E9">
        <w:t>11)</w:t>
      </w:r>
      <w:r w:rsidR="00DD71F5">
        <w:fldChar w:fldCharType="end"/>
      </w:r>
      <w:r w:rsidR="007D75F8">
        <w:t>.</w:t>
      </w:r>
    </w:p>
    <w:p w14:paraId="3324D280" w14:textId="4C09B6CC" w:rsidR="00D4482B" w:rsidRPr="00D4482B" w:rsidRDefault="00D4482B" w:rsidP="00D4482B">
      <w:pPr>
        <w:pStyle w:val="ListParagraph"/>
      </w:pPr>
      <w:r>
        <w:t>Or “</w:t>
      </w:r>
      <w:r w:rsidRPr="001C3817">
        <w:rPr>
          <w:iCs/>
        </w:rPr>
        <w:t>Add to cart”</w:t>
      </w:r>
      <w:r w:rsidRPr="00050F52">
        <w:t xml:space="preserve"> </w:t>
      </w:r>
      <w:r>
        <w:t xml:space="preserve">if you want to add more items </w:t>
      </w:r>
      <w:proofErr w:type="gramStart"/>
      <w:r>
        <w:t>later on</w:t>
      </w:r>
      <w:proofErr w:type="gramEnd"/>
      <w:r>
        <w:t>.</w:t>
      </w:r>
    </w:p>
    <w:p w14:paraId="05D03E0F" w14:textId="2D4F996A" w:rsidR="00FC0734" w:rsidRPr="000F05E1" w:rsidRDefault="00D4482B" w:rsidP="00BD41A9">
      <w:pPr>
        <w:pStyle w:val="Listitems"/>
      </w:pPr>
      <w:r>
        <w:t>If you want to</w:t>
      </w:r>
      <w:r w:rsidR="00AB6F64">
        <w:t xml:space="preserve"> </w:t>
      </w:r>
      <w:r w:rsidR="00A81464">
        <w:t xml:space="preserve">check what </w:t>
      </w:r>
      <w:r w:rsidR="00F6115C">
        <w:t>has been included</w:t>
      </w:r>
      <w:r w:rsidR="00A81464">
        <w:t xml:space="preserve"> in the</w:t>
      </w:r>
      <w:r w:rsidR="000F05E1" w:rsidRPr="000F05E1">
        <w:t xml:space="preserve"> “</w:t>
      </w:r>
      <w:r w:rsidR="00FC0734" w:rsidRPr="000F05E1">
        <w:t>translation cart</w:t>
      </w:r>
      <w:r w:rsidR="000F05E1" w:rsidRPr="000F05E1">
        <w:t>”</w:t>
      </w:r>
      <w:r w:rsidR="00FC0734" w:rsidRPr="000F05E1">
        <w:t xml:space="preserve"> </w:t>
      </w:r>
      <w:r w:rsidR="00A81464">
        <w:t>us</w:t>
      </w:r>
      <w:r>
        <w:t>e</w:t>
      </w:r>
      <w:r w:rsidR="00A81464">
        <w:t xml:space="preserve"> the </w:t>
      </w:r>
      <w:r w:rsidR="00FC0734" w:rsidRPr="000F05E1">
        <w:t>link</w:t>
      </w:r>
      <w:r>
        <w:t xml:space="preserve"> provided</w:t>
      </w:r>
      <w:r w:rsidR="00FC0734" w:rsidRPr="000F05E1">
        <w:t>.</w:t>
      </w:r>
    </w:p>
    <w:p w14:paraId="501FE869" w14:textId="5139FA6B" w:rsidR="000F05E1" w:rsidRDefault="000F05E1" w:rsidP="00B05A47">
      <w:pPr>
        <w:pStyle w:val="Listitems"/>
        <w:keepNext/>
        <w:numPr>
          <w:ilvl w:val="0"/>
          <w:numId w:val="0"/>
        </w:numPr>
        <w:spacing w:line="240" w:lineRule="auto"/>
        <w:ind w:left="720"/>
      </w:pPr>
      <w:r w:rsidRPr="000F05E1">
        <w:rPr>
          <w:noProof/>
        </w:rPr>
        <w:lastRenderedPageBreak/>
        <w:drawing>
          <wp:inline distT="0" distB="0" distL="0" distR="0" wp14:anchorId="559F10F8" wp14:editId="637A8750">
            <wp:extent cx="5237300" cy="2121790"/>
            <wp:effectExtent l="19050" t="19050" r="20955" b="12065"/>
            <wp:docPr id="43" name="Picture 4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 text, application, email&#10;&#10;Description automatically generated"/>
                    <pic:cNvPicPr/>
                  </pic:nvPicPr>
                  <pic:blipFill rotWithShape="1">
                    <a:blip r:embed="rId20"/>
                    <a:srcRect t="25082" b="14824"/>
                    <a:stretch/>
                  </pic:blipFill>
                  <pic:spPr bwMode="auto">
                    <a:xfrm>
                      <a:off x="0" y="0"/>
                      <a:ext cx="5247181" cy="2125793"/>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3848C7E4" w14:textId="7E1505B6" w:rsidR="000F05E1" w:rsidRPr="00B05A47" w:rsidRDefault="000F05E1" w:rsidP="00B07894">
      <w:pPr>
        <w:pStyle w:val="Caption"/>
      </w:pPr>
      <w:bookmarkStart w:id="46" w:name="_Toc89430131"/>
      <w:bookmarkStart w:id="47" w:name="_Toc100563787"/>
      <w:r w:rsidRPr="00B05A47">
        <w:t xml:space="preserve">Figure </w:t>
      </w:r>
      <w:r w:rsidRPr="00B05A47">
        <w:fldChar w:fldCharType="begin"/>
      </w:r>
      <w:r w:rsidRPr="00B05A47">
        <w:instrText>SEQ Figure \* ARABIC</w:instrText>
      </w:r>
      <w:r w:rsidRPr="00B05A47">
        <w:fldChar w:fldCharType="separate"/>
      </w:r>
      <w:r w:rsidR="001A35E9">
        <w:rPr>
          <w:noProof/>
        </w:rPr>
        <w:t>6</w:t>
      </w:r>
      <w:r w:rsidRPr="00B05A47">
        <w:fldChar w:fldCharType="end"/>
      </w:r>
      <w:r w:rsidRPr="00B05A47">
        <w:t xml:space="preserve"> – Page view content/ Translate tab/ Add to cart/ Link</w:t>
      </w:r>
      <w:bookmarkEnd w:id="46"/>
      <w:bookmarkEnd w:id="47"/>
    </w:p>
    <w:p w14:paraId="20E96A64" w14:textId="36ED23C5" w:rsidR="00FC0734" w:rsidRDefault="00FC0734" w:rsidP="00BD41A9">
      <w:pPr>
        <w:pStyle w:val="Listitems"/>
      </w:pPr>
      <w:r>
        <w:t xml:space="preserve">In the cart, select </w:t>
      </w:r>
      <w:r w:rsidR="002A276C">
        <w:t>the</w:t>
      </w:r>
      <w:r>
        <w:t xml:space="preserve"> items that should be </w:t>
      </w:r>
      <w:r w:rsidR="002A276C">
        <w:t>sent for translation.</w:t>
      </w:r>
    </w:p>
    <w:p w14:paraId="4670EE9F" w14:textId="53E36B26" w:rsidR="000F05E1" w:rsidRDefault="00CD11E8" w:rsidP="00DC447F">
      <w:pPr>
        <w:keepNext/>
        <w:ind w:left="720"/>
      </w:pPr>
      <w:r w:rsidRPr="00CD11E8">
        <w:rPr>
          <w:noProof/>
        </w:rPr>
        <w:drawing>
          <wp:inline distT="0" distB="0" distL="0" distR="0" wp14:anchorId="56928372" wp14:editId="45AF08A6">
            <wp:extent cx="5223510" cy="1997735"/>
            <wp:effectExtent l="19050" t="19050" r="15240" b="21590"/>
            <wp:docPr id="48" name="Picture 4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Graphical user interface, text, application, email&#10;&#10;Description automatically generated"/>
                    <pic:cNvPicPr/>
                  </pic:nvPicPr>
                  <pic:blipFill>
                    <a:blip r:embed="rId21"/>
                    <a:stretch>
                      <a:fillRect/>
                    </a:stretch>
                  </pic:blipFill>
                  <pic:spPr>
                    <a:xfrm>
                      <a:off x="0" y="0"/>
                      <a:ext cx="5248523" cy="2007301"/>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5FCC63E8" w14:textId="3DEA2A49" w:rsidR="002A276C" w:rsidRDefault="000F05E1" w:rsidP="002A276C">
      <w:pPr>
        <w:pStyle w:val="Caption"/>
      </w:pPr>
      <w:bookmarkStart w:id="48" w:name="_Toc89430132"/>
      <w:bookmarkStart w:id="49" w:name="_Toc100563788"/>
      <w:r>
        <w:t xml:space="preserve">Figure </w:t>
      </w:r>
      <w:r>
        <w:fldChar w:fldCharType="begin"/>
      </w:r>
      <w:r>
        <w:instrText>SEQ Figure \* ARABIC</w:instrText>
      </w:r>
      <w:r>
        <w:fldChar w:fldCharType="separate"/>
      </w:r>
      <w:r w:rsidR="001A35E9">
        <w:rPr>
          <w:noProof/>
        </w:rPr>
        <w:t>7</w:t>
      </w:r>
      <w:r>
        <w:fldChar w:fldCharType="end"/>
      </w:r>
      <w:r>
        <w:t xml:space="preserve"> – Page view content/ Translate tab/ Add to cart/ Cart details</w:t>
      </w:r>
      <w:bookmarkEnd w:id="48"/>
      <w:bookmarkEnd w:id="49"/>
    </w:p>
    <w:p w14:paraId="3279F3F3" w14:textId="296E30FF" w:rsidR="00E27E3E" w:rsidRDefault="00E27E3E" w:rsidP="00E27E3E">
      <w:pPr>
        <w:pStyle w:val="Listitems"/>
      </w:pPr>
      <w:r>
        <w:t>Enforce source language</w:t>
      </w:r>
    </w:p>
    <w:p w14:paraId="1EE92B96" w14:textId="5E064CAA" w:rsidR="00957CEF" w:rsidRPr="00BA26BF" w:rsidRDefault="00957CEF" w:rsidP="00071933">
      <w:pPr>
        <w:pStyle w:val="Listitems"/>
        <w:numPr>
          <w:ilvl w:val="0"/>
          <w:numId w:val="0"/>
        </w:numPr>
        <w:ind w:left="720"/>
      </w:pPr>
      <w:r>
        <w:t>Enable this option if you want to be sure that the same source language will be submitted for translation for every content element</w:t>
      </w:r>
      <w:r w:rsidR="00583368">
        <w:t>.</w:t>
      </w:r>
    </w:p>
    <w:p w14:paraId="7216C365" w14:textId="7E8223CA" w:rsidR="002A276C" w:rsidRPr="009721E2" w:rsidRDefault="002A276C" w:rsidP="00FC7421">
      <w:pPr>
        <w:pStyle w:val="Notesbox"/>
        <w:framePr w:wrap="around"/>
      </w:pPr>
      <w:r>
        <w:t>Note:</w:t>
      </w:r>
      <w:r w:rsidRPr="00DA10AC">
        <w:t xml:space="preserve"> </w:t>
      </w:r>
      <w:r w:rsidR="000508C6" w:rsidRPr="004F5414">
        <w:rPr>
          <w:b w:val="0"/>
          <w:bCs w:val="0"/>
          <w:color w:val="000000" w:themeColor="text1"/>
        </w:rPr>
        <w:t>The</w:t>
      </w:r>
      <w:r w:rsidRPr="004F5414">
        <w:rPr>
          <w:b w:val="0"/>
          <w:bCs w:val="0"/>
          <w:color w:val="000000" w:themeColor="text1"/>
        </w:rPr>
        <w:t xml:space="preserve"> target language cannot be the same </w:t>
      </w:r>
      <w:r w:rsidR="000508C6" w:rsidRPr="004F5414">
        <w:rPr>
          <w:b w:val="0"/>
          <w:bCs w:val="0"/>
          <w:color w:val="000000" w:themeColor="text1"/>
        </w:rPr>
        <w:t>than</w:t>
      </w:r>
      <w:r w:rsidRPr="004F5414">
        <w:rPr>
          <w:b w:val="0"/>
          <w:bCs w:val="0"/>
          <w:color w:val="000000" w:themeColor="text1"/>
        </w:rPr>
        <w:t xml:space="preserve"> the source language.</w:t>
      </w:r>
    </w:p>
    <w:p w14:paraId="5C940FE3" w14:textId="65D33900" w:rsidR="001C03B8" w:rsidRPr="001C03B8" w:rsidRDefault="001C03B8" w:rsidP="00BD41A9">
      <w:pPr>
        <w:pStyle w:val="Listitems"/>
      </w:pPr>
      <w:r>
        <w:t>Select the target language from the displayable menu.</w:t>
      </w:r>
    </w:p>
    <w:p w14:paraId="74CE11D2" w14:textId="16DC26C2" w:rsidR="009721E2" w:rsidRDefault="009721E2" w:rsidP="009721E2"/>
    <w:p w14:paraId="16C79B39" w14:textId="77777777" w:rsidR="009721E2" w:rsidRPr="009721E2" w:rsidRDefault="009721E2" w:rsidP="009721E2"/>
    <w:p w14:paraId="223688E4" w14:textId="212E68A0" w:rsidR="007D02EF" w:rsidRDefault="00EC462E" w:rsidP="00BD41A9">
      <w:pPr>
        <w:pStyle w:val="Listitems"/>
      </w:pPr>
      <w:bookmarkStart w:id="50" w:name="_Ref98309678"/>
      <w:r>
        <w:t>Click “</w:t>
      </w:r>
      <w:r w:rsidRPr="000F05E1">
        <w:rPr>
          <w:iCs/>
        </w:rPr>
        <w:t>Request translation</w:t>
      </w:r>
      <w:r>
        <w:rPr>
          <w:iCs/>
        </w:rPr>
        <w:t>”</w:t>
      </w:r>
      <w:r w:rsidRPr="00D22AB6">
        <w:t xml:space="preserve"> </w:t>
      </w:r>
      <w:r>
        <w:t xml:space="preserve">to </w:t>
      </w:r>
      <w:r w:rsidRPr="00D22AB6">
        <w:t xml:space="preserve">start </w:t>
      </w:r>
      <w:r>
        <w:t>the project creation</w:t>
      </w:r>
      <w:r w:rsidR="007D02EF">
        <w:t>.</w:t>
      </w:r>
      <w:bookmarkEnd w:id="50"/>
    </w:p>
    <w:p w14:paraId="1864F036" w14:textId="77777777" w:rsidR="007D02EF" w:rsidRPr="001E62F2" w:rsidRDefault="007D02EF" w:rsidP="007D02EF">
      <w:pPr>
        <w:pStyle w:val="ListParagraph"/>
        <w:rPr>
          <w:lang w:val="en-US"/>
        </w:rPr>
      </w:pPr>
      <w:r>
        <w:t xml:space="preserve">You can </w:t>
      </w:r>
      <w:r>
        <w:rPr>
          <w:iCs/>
        </w:rPr>
        <w:t>r</w:t>
      </w:r>
      <w:r w:rsidRPr="009673D2">
        <w:rPr>
          <w:iCs/>
        </w:rPr>
        <w:t>equest</w:t>
      </w:r>
      <w:r>
        <w:rPr>
          <w:iCs/>
        </w:rPr>
        <w:t xml:space="preserve"> a</w:t>
      </w:r>
      <w:r w:rsidRPr="009673D2">
        <w:rPr>
          <w:iCs/>
        </w:rPr>
        <w:t xml:space="preserve"> translation</w:t>
      </w:r>
      <w:r>
        <w:t xml:space="preserve"> directly for a single page only if this is not included in any translation project with “in progress” status. </w:t>
      </w:r>
    </w:p>
    <w:p w14:paraId="1DA00045" w14:textId="15FD4DF0" w:rsidR="002A276C" w:rsidRPr="00BE261C" w:rsidRDefault="007D02EF" w:rsidP="00B457C7">
      <w:pPr>
        <w:pStyle w:val="ListParagraph"/>
        <w:rPr>
          <w:lang w:val="en-US"/>
        </w:rPr>
      </w:pPr>
      <w:r>
        <w:t xml:space="preserve">If the single page is included in another project, you need to add it to the cart first </w:t>
      </w:r>
      <w:proofErr w:type="gramStart"/>
      <w:r>
        <w:t>in order to</w:t>
      </w:r>
      <w:proofErr w:type="gramEnd"/>
      <w:r>
        <w:t xml:space="preserve"> send it again for translation.</w:t>
      </w:r>
    </w:p>
    <w:p w14:paraId="6BF5B953" w14:textId="0318BDB9" w:rsidR="00BE261C" w:rsidRPr="00BE261C" w:rsidRDefault="00BE261C" w:rsidP="00BE261C">
      <w:pPr>
        <w:pStyle w:val="ListParagraph"/>
      </w:pPr>
      <w:r>
        <w:lastRenderedPageBreak/>
        <w:t>You can also remove the items or clean the cart using the link “Remove selected item” and “Empty cart” respectively.</w:t>
      </w:r>
    </w:p>
    <w:p w14:paraId="55369AEE" w14:textId="4D6FE46A" w:rsidR="00BD41A9" w:rsidRDefault="00CD11E8" w:rsidP="0084074C">
      <w:pPr>
        <w:pStyle w:val="Listitems"/>
        <w:numPr>
          <w:ilvl w:val="0"/>
          <w:numId w:val="0"/>
        </w:numPr>
        <w:ind w:left="360"/>
      </w:pPr>
      <w:r w:rsidRPr="00CD11E8">
        <w:t xml:space="preserve">If </w:t>
      </w:r>
      <w:r w:rsidR="009673D2">
        <w:t>the translation request is</w:t>
      </w:r>
      <w:r w:rsidRPr="00CD11E8">
        <w:t xml:space="preserve"> success</w:t>
      </w:r>
      <w:r w:rsidR="00D21213">
        <w:t>ful</w:t>
      </w:r>
      <w:r w:rsidR="009673D2">
        <w:t>, the system indicates the job needs to be checked out</w:t>
      </w:r>
      <w:r w:rsidR="00CA557B">
        <w:t xml:space="preserve">. Refer to section </w:t>
      </w:r>
      <w:r w:rsidR="00CA557B">
        <w:fldChar w:fldCharType="begin"/>
      </w:r>
      <w:r w:rsidR="00CA557B">
        <w:instrText xml:space="preserve"> REF _Ref98233869 \r \h </w:instrText>
      </w:r>
      <w:r w:rsidR="00CA557B">
        <w:fldChar w:fldCharType="separate"/>
      </w:r>
      <w:r w:rsidR="001A35E9">
        <w:t>4</w:t>
      </w:r>
      <w:r w:rsidR="00CA557B">
        <w:fldChar w:fldCharType="end"/>
      </w:r>
      <w:r w:rsidR="00CA557B">
        <w:t xml:space="preserve"> for more details.</w:t>
      </w:r>
    </w:p>
    <w:p w14:paraId="36DAAADF" w14:textId="023768A4" w:rsidR="006E442F" w:rsidRDefault="00FC0734" w:rsidP="00D847ED">
      <w:pPr>
        <w:pStyle w:val="Heading2"/>
      </w:pPr>
      <w:bookmarkStart w:id="51" w:name="_Toc115091608"/>
      <w:r>
        <w:t>From the Translation Tab</w:t>
      </w:r>
      <w:bookmarkEnd w:id="51"/>
    </w:p>
    <w:p w14:paraId="22B61C78" w14:textId="4EE30801" w:rsidR="002D7946" w:rsidRDefault="00FE1B88" w:rsidP="002D7946">
      <w:r>
        <w:t xml:space="preserve">The second way to add </w:t>
      </w:r>
      <w:r w:rsidR="00CA557B">
        <w:t xml:space="preserve">contents in your </w:t>
      </w:r>
      <w:r w:rsidR="00D5051F">
        <w:t xml:space="preserve">translation </w:t>
      </w:r>
      <w:r w:rsidR="00CA557B">
        <w:t xml:space="preserve">cart, </w:t>
      </w:r>
      <w:r>
        <w:t xml:space="preserve">is by using the </w:t>
      </w:r>
      <w:r w:rsidR="00930687">
        <w:t>“Translation” top tab (Translation Management Tool).</w:t>
      </w:r>
    </w:p>
    <w:p w14:paraId="71030ADB" w14:textId="77777777" w:rsidR="00455027" w:rsidRDefault="00455027" w:rsidP="0025029F">
      <w:pPr>
        <w:keepNext/>
        <w:spacing w:after="0"/>
        <w:jc w:val="center"/>
      </w:pPr>
      <w:r w:rsidRPr="001B319A">
        <w:rPr>
          <w:noProof/>
        </w:rPr>
        <w:drawing>
          <wp:inline distT="0" distB="0" distL="0" distR="0" wp14:anchorId="62264CEF" wp14:editId="72625EB6">
            <wp:extent cx="5616206" cy="1908365"/>
            <wp:effectExtent l="19050" t="19050" r="22860" b="15875"/>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6"/>
                    <a:stretch>
                      <a:fillRect/>
                    </a:stretch>
                  </pic:blipFill>
                  <pic:spPr>
                    <a:xfrm>
                      <a:off x="0" y="0"/>
                      <a:ext cx="5622899" cy="1910639"/>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24C33CDF" w14:textId="505F0AD0" w:rsidR="00455027" w:rsidRDefault="00455027" w:rsidP="0025029F">
      <w:pPr>
        <w:pStyle w:val="Caption"/>
      </w:pPr>
      <w:bookmarkStart w:id="52" w:name="_Toc100563789"/>
      <w:r>
        <w:t xml:space="preserve">Figure </w:t>
      </w:r>
      <w:r>
        <w:fldChar w:fldCharType="begin"/>
      </w:r>
      <w:r>
        <w:instrText>SEQ Figure \* ARABIC</w:instrText>
      </w:r>
      <w:r>
        <w:fldChar w:fldCharType="separate"/>
      </w:r>
      <w:r w:rsidR="001A35E9">
        <w:rPr>
          <w:noProof/>
        </w:rPr>
        <w:t>8</w:t>
      </w:r>
      <w:r>
        <w:fldChar w:fldCharType="end"/>
      </w:r>
      <w:r>
        <w:t xml:space="preserve"> – Top “Translation” button</w:t>
      </w:r>
      <w:bookmarkEnd w:id="52"/>
    </w:p>
    <w:p w14:paraId="5CBF581C" w14:textId="4BC714F6" w:rsidR="002D7946" w:rsidRDefault="002D7946" w:rsidP="003F341E">
      <w:pPr>
        <w:numPr>
          <w:ilvl w:val="0"/>
          <w:numId w:val="6"/>
        </w:numPr>
      </w:pPr>
      <w:r w:rsidRPr="00050F52">
        <w:t xml:space="preserve">Go to </w:t>
      </w:r>
      <w:r w:rsidR="00D4482B">
        <w:t>“</w:t>
      </w:r>
      <w:r w:rsidR="00D5051F">
        <w:t>Translation</w:t>
      </w:r>
      <w:r w:rsidR="00D4482B">
        <w:t xml:space="preserve">” and </w:t>
      </w:r>
      <w:r w:rsidR="00BF532F">
        <w:t>“</w:t>
      </w:r>
      <w:r w:rsidRPr="00455027">
        <w:rPr>
          <w:iCs/>
        </w:rPr>
        <w:t>Sources</w:t>
      </w:r>
      <w:r w:rsidR="00BF532F">
        <w:rPr>
          <w:iCs/>
        </w:rPr>
        <w:t>”</w:t>
      </w:r>
      <w:r w:rsidRPr="00455027">
        <w:rPr>
          <w:iCs/>
        </w:rPr>
        <w:t xml:space="preserve"> </w:t>
      </w:r>
      <w:r w:rsidR="002A4F60">
        <w:t>option</w:t>
      </w:r>
      <w:r w:rsidRPr="00050F52">
        <w:t>.</w:t>
      </w:r>
    </w:p>
    <w:p w14:paraId="5B3BE7CA" w14:textId="18C41227" w:rsidR="00544B93" w:rsidRDefault="00544B93" w:rsidP="003122C6">
      <w:pPr>
        <w:keepNext/>
        <w:spacing w:after="0"/>
        <w:ind w:left="720"/>
      </w:pPr>
      <w:r>
        <w:rPr>
          <w:noProof/>
        </w:rPr>
        <w:lastRenderedPageBreak/>
        <w:drawing>
          <wp:inline distT="0" distB="0" distL="0" distR="0" wp14:anchorId="34F91F3C" wp14:editId="6F514718">
            <wp:extent cx="5226408" cy="3784600"/>
            <wp:effectExtent l="19050" t="19050" r="12700" b="25400"/>
            <wp:docPr id="233" name="Picture 23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descr="Graphical user interface, text, application, email&#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226408" cy="3784600"/>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11E0CE27" w14:textId="2950B8A2" w:rsidR="00455027" w:rsidRDefault="00455027" w:rsidP="00B07894">
      <w:pPr>
        <w:pStyle w:val="Caption"/>
      </w:pPr>
      <w:bookmarkStart w:id="53" w:name="_Toc100563790"/>
      <w:r>
        <w:t xml:space="preserve">Figure </w:t>
      </w:r>
      <w:r>
        <w:fldChar w:fldCharType="begin"/>
      </w:r>
      <w:r>
        <w:instrText>SEQ Figure \* ARABIC</w:instrText>
      </w:r>
      <w:r>
        <w:fldChar w:fldCharType="separate"/>
      </w:r>
      <w:r w:rsidR="001A35E9">
        <w:rPr>
          <w:noProof/>
        </w:rPr>
        <w:t>9</w:t>
      </w:r>
      <w:r>
        <w:fldChar w:fldCharType="end"/>
      </w:r>
      <w:r>
        <w:t xml:space="preserve"> – </w:t>
      </w:r>
      <w:r w:rsidR="00CF243B">
        <w:t xml:space="preserve">Translation tab/ </w:t>
      </w:r>
      <w:r>
        <w:t>“Sources” option</w:t>
      </w:r>
      <w:bookmarkEnd w:id="53"/>
    </w:p>
    <w:p w14:paraId="33A4249B" w14:textId="01830E60" w:rsidR="002D7946" w:rsidRDefault="00455027" w:rsidP="00BD41A9">
      <w:pPr>
        <w:pStyle w:val="Listitems"/>
      </w:pPr>
      <w:r>
        <w:t xml:space="preserve">Use the “Choose </w:t>
      </w:r>
      <w:proofErr w:type="gramStart"/>
      <w:r>
        <w:t>source”  menu</w:t>
      </w:r>
      <w:proofErr w:type="gramEnd"/>
      <w:r>
        <w:t xml:space="preserve"> to s</w:t>
      </w:r>
      <w:r w:rsidR="002D7946" w:rsidRPr="00050F52">
        <w:t xml:space="preserve">elect </w:t>
      </w:r>
      <w:r>
        <w:t xml:space="preserve">the </w:t>
      </w:r>
      <w:r w:rsidR="002D7946" w:rsidRPr="00050F52">
        <w:t>content type you want to translate (usually</w:t>
      </w:r>
      <w:r w:rsidR="00125EF7">
        <w:t xml:space="preserve"> </w:t>
      </w:r>
      <w:r>
        <w:t>“Content”</w:t>
      </w:r>
      <w:r w:rsidR="00125EF7">
        <w:t xml:space="preserve"> although could be </w:t>
      </w:r>
      <w:r w:rsidR="0040277B">
        <w:t>search page, taxonomy vocabulary, etc</w:t>
      </w:r>
      <w:r>
        <w:t>).</w:t>
      </w:r>
    </w:p>
    <w:p w14:paraId="5A3CBB3A" w14:textId="08712C89" w:rsidR="002A67A6" w:rsidRDefault="002A67A6" w:rsidP="006B163B">
      <w:pPr>
        <w:pStyle w:val="Listitems"/>
        <w:keepNext/>
        <w:numPr>
          <w:ilvl w:val="0"/>
          <w:numId w:val="0"/>
        </w:numPr>
        <w:spacing w:after="0"/>
        <w:ind w:left="720"/>
      </w:pPr>
      <w:r w:rsidRPr="002A67A6">
        <w:rPr>
          <w:noProof/>
        </w:rPr>
        <w:lastRenderedPageBreak/>
        <w:drawing>
          <wp:inline distT="0" distB="0" distL="0" distR="0" wp14:anchorId="78C638D1" wp14:editId="511982EE">
            <wp:extent cx="5200155" cy="5584875"/>
            <wp:effectExtent l="19050" t="19050" r="19685" b="15875"/>
            <wp:docPr id="235" name="Picture 23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Picture 235" descr="Graphical user interface, text, application, email&#10;&#10;Description automatically generated"/>
                    <pic:cNvPicPr/>
                  </pic:nvPicPr>
                  <pic:blipFill>
                    <a:blip r:embed="rId23"/>
                    <a:stretch>
                      <a:fillRect/>
                    </a:stretch>
                  </pic:blipFill>
                  <pic:spPr>
                    <a:xfrm>
                      <a:off x="0" y="0"/>
                      <a:ext cx="5202360" cy="5587243"/>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75DF5237" w14:textId="3CC30EC8" w:rsidR="0040277B" w:rsidRDefault="0040277B" w:rsidP="006B163B">
      <w:pPr>
        <w:pStyle w:val="Caption"/>
      </w:pPr>
      <w:bookmarkStart w:id="54" w:name="_Toc100563791"/>
      <w:r>
        <w:t xml:space="preserve">Figure </w:t>
      </w:r>
      <w:r>
        <w:fldChar w:fldCharType="begin"/>
      </w:r>
      <w:r>
        <w:instrText>SEQ Figure \* ARABIC</w:instrText>
      </w:r>
      <w:r>
        <w:fldChar w:fldCharType="separate"/>
      </w:r>
      <w:r w:rsidR="001A35E9">
        <w:rPr>
          <w:noProof/>
        </w:rPr>
        <w:t>10</w:t>
      </w:r>
      <w:r>
        <w:fldChar w:fldCharType="end"/>
      </w:r>
      <w:r>
        <w:t xml:space="preserve"> – </w:t>
      </w:r>
      <w:r w:rsidR="00CF243B">
        <w:t xml:space="preserve">Translation tab/ </w:t>
      </w:r>
      <w:r>
        <w:t>“Sources” option/ Choose source</w:t>
      </w:r>
      <w:bookmarkEnd w:id="54"/>
    </w:p>
    <w:p w14:paraId="1F4A6C95" w14:textId="7FFF3AA3" w:rsidR="002A67A6" w:rsidRDefault="002D7946" w:rsidP="00BD41A9">
      <w:pPr>
        <w:pStyle w:val="Listitems"/>
      </w:pPr>
      <w:r>
        <w:t>Select</w:t>
      </w:r>
      <w:r w:rsidRPr="00050F52">
        <w:t xml:space="preserve"> </w:t>
      </w:r>
      <w:r w:rsidR="0040277B">
        <w:t xml:space="preserve">from the list the </w:t>
      </w:r>
      <w:r>
        <w:t>item</w:t>
      </w:r>
      <w:r w:rsidR="00D2071B">
        <w:t xml:space="preserve"> or item</w:t>
      </w:r>
      <w:r>
        <w:t>s</w:t>
      </w:r>
      <w:r w:rsidRPr="00050F52">
        <w:t xml:space="preserve"> </w:t>
      </w:r>
      <w:r w:rsidR="0040277B">
        <w:t>you want to be</w:t>
      </w:r>
      <w:r w:rsidRPr="00050F52">
        <w:t xml:space="preserve"> translat</w:t>
      </w:r>
      <w:r w:rsidR="0040277B">
        <w:t>ed</w:t>
      </w:r>
      <w:r w:rsidRPr="00050F52">
        <w:t>.</w:t>
      </w:r>
      <w:r w:rsidR="002A67A6" w:rsidRPr="002A67A6">
        <w:t xml:space="preserve"> </w:t>
      </w:r>
    </w:p>
    <w:p w14:paraId="05344ED9" w14:textId="77777777" w:rsidR="002A67A6" w:rsidRDefault="002A67A6" w:rsidP="00BD41A9">
      <w:pPr>
        <w:ind w:left="927"/>
      </w:pPr>
    </w:p>
    <w:p w14:paraId="3B1D2081" w14:textId="092659A9" w:rsidR="002D7946" w:rsidRDefault="002A67A6" w:rsidP="00D06275">
      <w:pPr>
        <w:pStyle w:val="Listitems"/>
        <w:keepNext/>
        <w:numPr>
          <w:ilvl w:val="0"/>
          <w:numId w:val="0"/>
        </w:numPr>
        <w:ind w:left="720"/>
      </w:pPr>
      <w:r w:rsidRPr="002A67A6">
        <w:rPr>
          <w:noProof/>
        </w:rPr>
        <w:lastRenderedPageBreak/>
        <w:drawing>
          <wp:inline distT="0" distB="0" distL="0" distR="0" wp14:anchorId="5FFE2776" wp14:editId="4364F619">
            <wp:extent cx="5226050" cy="2718403"/>
            <wp:effectExtent l="19050" t="19050" r="12700" b="25400"/>
            <wp:docPr id="234" name="Picture 23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descr="Graphical user interface, text, application, email&#10;&#10;Description automatically generated"/>
                    <pic:cNvPicPr/>
                  </pic:nvPicPr>
                  <pic:blipFill>
                    <a:blip r:embed="rId24"/>
                    <a:stretch>
                      <a:fillRect/>
                    </a:stretch>
                  </pic:blipFill>
                  <pic:spPr>
                    <a:xfrm>
                      <a:off x="0" y="0"/>
                      <a:ext cx="5234418" cy="2722756"/>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0C68101D" w14:textId="572D124D" w:rsidR="00A978E7" w:rsidRDefault="00A978E7" w:rsidP="00B07894">
      <w:pPr>
        <w:pStyle w:val="Caption"/>
      </w:pPr>
      <w:bookmarkStart w:id="55" w:name="_Toc100563792"/>
      <w:r>
        <w:t xml:space="preserve">Figure </w:t>
      </w:r>
      <w:r>
        <w:fldChar w:fldCharType="begin"/>
      </w:r>
      <w:r>
        <w:instrText>SEQ Figure \* ARABIC</w:instrText>
      </w:r>
      <w:r>
        <w:fldChar w:fldCharType="separate"/>
      </w:r>
      <w:r w:rsidR="001A35E9">
        <w:rPr>
          <w:noProof/>
        </w:rPr>
        <w:t>11</w:t>
      </w:r>
      <w:r>
        <w:fldChar w:fldCharType="end"/>
      </w:r>
      <w:r>
        <w:t xml:space="preserve"> – </w:t>
      </w:r>
      <w:r w:rsidR="00CF243B">
        <w:t xml:space="preserve">Translation tab/ </w:t>
      </w:r>
      <w:r>
        <w:t>“Sources” option/ Checkout</w:t>
      </w:r>
      <w:bookmarkEnd w:id="55"/>
    </w:p>
    <w:p w14:paraId="433459CD" w14:textId="772365DD" w:rsidR="00FC5434" w:rsidRPr="00FC5434" w:rsidRDefault="00A46E68" w:rsidP="00477E26">
      <w:pPr>
        <w:pStyle w:val="ListParagraph"/>
      </w:pPr>
      <w:r>
        <w:t>Use the search box f</w:t>
      </w:r>
      <w:r w:rsidR="00477E26">
        <w:t>or a quicker search of your content items</w:t>
      </w:r>
      <w:r>
        <w:t>.</w:t>
      </w:r>
    </w:p>
    <w:p w14:paraId="5E010450" w14:textId="2429B03F" w:rsidR="00621B27" w:rsidRDefault="008D0A2B" w:rsidP="00BD41A9">
      <w:pPr>
        <w:pStyle w:val="Listitems"/>
      </w:pPr>
      <w:r>
        <w:t>You can now</w:t>
      </w:r>
      <w:r w:rsidR="00CC23BB">
        <w:t xml:space="preserve"> </w:t>
      </w:r>
      <w:r w:rsidR="00034452">
        <w:t>either</w:t>
      </w:r>
      <w:r w:rsidR="00621B27">
        <w:t>:</w:t>
      </w:r>
    </w:p>
    <w:p w14:paraId="77803305" w14:textId="2ADE6912" w:rsidR="00621B27" w:rsidRDefault="00034452" w:rsidP="00BD41A9">
      <w:pPr>
        <w:pStyle w:val="ListParagraph"/>
      </w:pPr>
      <w:r>
        <w:t>Click on</w:t>
      </w:r>
      <w:r w:rsidR="00CC23BB">
        <w:t xml:space="preserve"> </w:t>
      </w:r>
      <w:r w:rsidR="00151248">
        <w:rPr>
          <w:iCs/>
        </w:rPr>
        <w:t>“</w:t>
      </w:r>
      <w:r w:rsidR="00151248" w:rsidRPr="00CC23BB">
        <w:rPr>
          <w:iCs/>
        </w:rPr>
        <w:t>Request translation</w:t>
      </w:r>
      <w:r w:rsidR="00151248">
        <w:rPr>
          <w:iCs/>
        </w:rPr>
        <w:t>”</w:t>
      </w:r>
      <w:r w:rsidR="00151248">
        <w:t xml:space="preserve"> to proceed to the </w:t>
      </w:r>
      <w:r w:rsidR="00D70913">
        <w:t xml:space="preserve">final </w:t>
      </w:r>
      <w:r w:rsidR="00151248">
        <w:t>step</w:t>
      </w:r>
      <w:r w:rsidR="00621B27">
        <w:t>.</w:t>
      </w:r>
    </w:p>
    <w:p w14:paraId="40D21436" w14:textId="63198869" w:rsidR="00CC23BB" w:rsidRDefault="00621B27" w:rsidP="00BD41A9">
      <w:pPr>
        <w:pStyle w:val="ListParagraph"/>
      </w:pPr>
      <w:r>
        <w:t>Or</w:t>
      </w:r>
      <w:r w:rsidR="00CE235A">
        <w:t xml:space="preserve"> </w:t>
      </w:r>
      <w:r w:rsidR="00221B4F">
        <w:t>click on “</w:t>
      </w:r>
      <w:r w:rsidR="00221B4F" w:rsidRPr="001C3817">
        <w:rPr>
          <w:iCs/>
        </w:rPr>
        <w:t>Add to cart”</w:t>
      </w:r>
      <w:r w:rsidR="00221B4F">
        <w:t xml:space="preserve"> to include the selected items </w:t>
      </w:r>
      <w:r w:rsidR="00CE235A">
        <w:t>in the cart</w:t>
      </w:r>
      <w:r w:rsidR="00CC23BB">
        <w:t>.</w:t>
      </w:r>
    </w:p>
    <w:p w14:paraId="624973C7" w14:textId="255D7D44" w:rsidR="00A978E7" w:rsidRDefault="00ED6750" w:rsidP="00C62380">
      <w:pPr>
        <w:pStyle w:val="Listitems"/>
        <w:keepNext/>
        <w:numPr>
          <w:ilvl w:val="0"/>
          <w:numId w:val="0"/>
        </w:numPr>
        <w:spacing w:after="0"/>
        <w:ind w:left="720"/>
      </w:pPr>
      <w:r w:rsidRPr="00ED6750">
        <w:rPr>
          <w:noProof/>
        </w:rPr>
        <w:drawing>
          <wp:inline distT="0" distB="0" distL="0" distR="0" wp14:anchorId="0E9B51D4" wp14:editId="78D5AAB2">
            <wp:extent cx="5226050" cy="3132388"/>
            <wp:effectExtent l="19050" t="19050" r="12700" b="11430"/>
            <wp:docPr id="11" name="Picture 1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email&#10;&#10;Description automatically generated"/>
                    <pic:cNvPicPr/>
                  </pic:nvPicPr>
                  <pic:blipFill>
                    <a:blip r:embed="rId25"/>
                    <a:stretch>
                      <a:fillRect/>
                    </a:stretch>
                  </pic:blipFill>
                  <pic:spPr>
                    <a:xfrm>
                      <a:off x="0" y="0"/>
                      <a:ext cx="5235815" cy="3138241"/>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7FA84160" w14:textId="5F03C63A" w:rsidR="00621B27" w:rsidRPr="00621B27" w:rsidRDefault="00621B27" w:rsidP="00C62380">
      <w:pPr>
        <w:pStyle w:val="Caption"/>
      </w:pPr>
      <w:bookmarkStart w:id="56" w:name="_Toc100563793"/>
      <w:r>
        <w:t xml:space="preserve">Figure </w:t>
      </w:r>
      <w:r>
        <w:fldChar w:fldCharType="begin"/>
      </w:r>
      <w:r>
        <w:instrText>SEQ Figure \* ARABIC</w:instrText>
      </w:r>
      <w:r>
        <w:fldChar w:fldCharType="separate"/>
      </w:r>
      <w:r w:rsidR="001A35E9">
        <w:rPr>
          <w:noProof/>
        </w:rPr>
        <w:t>12</w:t>
      </w:r>
      <w:r>
        <w:fldChar w:fldCharType="end"/>
      </w:r>
      <w:r>
        <w:t xml:space="preserve"> – </w:t>
      </w:r>
      <w:r w:rsidR="00CF243B">
        <w:t xml:space="preserve">Translation tab/ </w:t>
      </w:r>
      <w:r>
        <w:t>“Sources” option/ Checkout/ Add to cart</w:t>
      </w:r>
      <w:bookmarkEnd w:id="56"/>
    </w:p>
    <w:p w14:paraId="19F15D27" w14:textId="440BEA59" w:rsidR="00151248" w:rsidRDefault="002D7946" w:rsidP="00BD41A9">
      <w:pPr>
        <w:pStyle w:val="Listitems"/>
      </w:pPr>
      <w:r w:rsidRPr="00477FAE">
        <w:t xml:space="preserve">If you added items to the cart, </w:t>
      </w:r>
      <w:r w:rsidR="002B6263">
        <w:t xml:space="preserve">once you finish adding items, </w:t>
      </w:r>
      <w:r w:rsidRPr="00477FAE">
        <w:t xml:space="preserve">go to the </w:t>
      </w:r>
      <w:r w:rsidR="00D70913">
        <w:t>“C</w:t>
      </w:r>
      <w:r w:rsidRPr="00477FAE">
        <w:t>art</w:t>
      </w:r>
      <w:r w:rsidR="00D70913">
        <w:t>”</w:t>
      </w:r>
      <w:r w:rsidRPr="00477FAE">
        <w:t xml:space="preserve"> tab and select </w:t>
      </w:r>
      <w:r w:rsidR="002B6263">
        <w:t xml:space="preserve">those </w:t>
      </w:r>
      <w:r w:rsidRPr="00477FAE">
        <w:t xml:space="preserve">that should be translated. </w:t>
      </w:r>
    </w:p>
    <w:p w14:paraId="1FFF6C2D" w14:textId="2CACBE32" w:rsidR="002734A9" w:rsidRDefault="002734A9" w:rsidP="00BD41A9">
      <w:pPr>
        <w:pStyle w:val="Listitems"/>
        <w:numPr>
          <w:ilvl w:val="0"/>
          <w:numId w:val="0"/>
        </w:numPr>
        <w:ind w:left="720"/>
      </w:pPr>
      <w:r w:rsidRPr="002734A9">
        <w:rPr>
          <w:noProof/>
        </w:rPr>
        <w:lastRenderedPageBreak/>
        <w:drawing>
          <wp:inline distT="0" distB="0" distL="0" distR="0" wp14:anchorId="7A0959CE" wp14:editId="2DEB079C">
            <wp:extent cx="5201536" cy="4159038"/>
            <wp:effectExtent l="19050" t="19050" r="18415" b="13335"/>
            <wp:docPr id="13" name="Picture 1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 application, email&#10;&#10;Description automatically generated"/>
                    <pic:cNvPicPr/>
                  </pic:nvPicPr>
                  <pic:blipFill>
                    <a:blip r:embed="rId26"/>
                    <a:stretch>
                      <a:fillRect/>
                    </a:stretch>
                  </pic:blipFill>
                  <pic:spPr>
                    <a:xfrm>
                      <a:off x="0" y="0"/>
                      <a:ext cx="5206419" cy="4162942"/>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398BBD32" w14:textId="16396926" w:rsidR="002734A9" w:rsidRPr="002734A9" w:rsidRDefault="002734A9" w:rsidP="00B07894">
      <w:pPr>
        <w:pStyle w:val="Caption"/>
      </w:pPr>
      <w:bookmarkStart w:id="57" w:name="_Toc100563794"/>
      <w:r>
        <w:t xml:space="preserve">Figure </w:t>
      </w:r>
      <w:r>
        <w:fldChar w:fldCharType="begin"/>
      </w:r>
      <w:r>
        <w:instrText>SEQ Figure \* ARABIC</w:instrText>
      </w:r>
      <w:r>
        <w:fldChar w:fldCharType="separate"/>
      </w:r>
      <w:r w:rsidR="001A35E9">
        <w:rPr>
          <w:noProof/>
        </w:rPr>
        <w:t>13</w:t>
      </w:r>
      <w:r>
        <w:fldChar w:fldCharType="end"/>
      </w:r>
      <w:r>
        <w:t xml:space="preserve"> – </w:t>
      </w:r>
      <w:r w:rsidR="00CF243B">
        <w:t xml:space="preserve">Translation tab/ </w:t>
      </w:r>
      <w:r>
        <w:t>“Sources” option/ Checkout/ Add to cart/ Cart tab</w:t>
      </w:r>
      <w:bookmarkEnd w:id="57"/>
    </w:p>
    <w:p w14:paraId="292AA3E9" w14:textId="745DA5B7" w:rsidR="0084074C" w:rsidRPr="001C03B8" w:rsidRDefault="00583368" w:rsidP="0084074C">
      <w:pPr>
        <w:pStyle w:val="Listitems"/>
      </w:pPr>
      <w:r>
        <w:t>Enforce source language and s</w:t>
      </w:r>
      <w:r w:rsidR="0084074C">
        <w:t>elect the target language from the displayable menu.</w:t>
      </w:r>
    </w:p>
    <w:p w14:paraId="26A3391D" w14:textId="335A919E" w:rsidR="00151248" w:rsidRDefault="0084074C" w:rsidP="00BD41A9">
      <w:pPr>
        <w:pStyle w:val="Listitems"/>
      </w:pPr>
      <w:r>
        <w:t>C</w:t>
      </w:r>
      <w:r w:rsidR="002D7946" w:rsidRPr="00477FAE">
        <w:t>lick</w:t>
      </w:r>
      <w:r w:rsidR="00BA4A1B">
        <w:t xml:space="preserve"> on</w:t>
      </w:r>
      <w:r w:rsidR="002D7946" w:rsidRPr="00477FAE">
        <w:t xml:space="preserve"> </w:t>
      </w:r>
      <w:r w:rsidR="002734A9" w:rsidRPr="002734A9">
        <w:t>“</w:t>
      </w:r>
      <w:r w:rsidR="002D7946" w:rsidRPr="002734A9">
        <w:t>Request translation</w:t>
      </w:r>
      <w:r w:rsidR="002734A9" w:rsidRPr="002734A9">
        <w:t>”</w:t>
      </w:r>
      <w:r w:rsidR="002D7946" w:rsidRPr="002734A9">
        <w:t xml:space="preserve">. </w:t>
      </w:r>
    </w:p>
    <w:p w14:paraId="03FFC99E" w14:textId="77777777" w:rsidR="0084074C" w:rsidRPr="001E62F2" w:rsidRDefault="0084074C" w:rsidP="0084074C">
      <w:pPr>
        <w:pStyle w:val="ListParagraph"/>
        <w:rPr>
          <w:lang w:val="en-US"/>
        </w:rPr>
      </w:pPr>
      <w:r>
        <w:t xml:space="preserve">You can </w:t>
      </w:r>
      <w:r>
        <w:rPr>
          <w:iCs/>
        </w:rPr>
        <w:t>r</w:t>
      </w:r>
      <w:r w:rsidRPr="009673D2">
        <w:rPr>
          <w:iCs/>
        </w:rPr>
        <w:t>equest</w:t>
      </w:r>
      <w:r>
        <w:rPr>
          <w:iCs/>
        </w:rPr>
        <w:t xml:space="preserve"> a</w:t>
      </w:r>
      <w:r w:rsidRPr="009673D2">
        <w:rPr>
          <w:iCs/>
        </w:rPr>
        <w:t xml:space="preserve"> translation</w:t>
      </w:r>
      <w:r>
        <w:t xml:space="preserve"> directly for a single page only if this is not included in any translation project with “in progress” status. </w:t>
      </w:r>
    </w:p>
    <w:p w14:paraId="06E66E6B" w14:textId="77777777" w:rsidR="0084074C" w:rsidRPr="00BE261C" w:rsidRDefault="0084074C" w:rsidP="0084074C">
      <w:pPr>
        <w:pStyle w:val="ListParagraph"/>
        <w:rPr>
          <w:lang w:val="en-US"/>
        </w:rPr>
      </w:pPr>
      <w:r>
        <w:t xml:space="preserve">If the single page is included in another project, you need to add it to the cart first </w:t>
      </w:r>
      <w:proofErr w:type="gramStart"/>
      <w:r>
        <w:t>in order to</w:t>
      </w:r>
      <w:proofErr w:type="gramEnd"/>
      <w:r>
        <w:t xml:space="preserve"> send it again for translation.</w:t>
      </w:r>
    </w:p>
    <w:p w14:paraId="5126C54E" w14:textId="77777777" w:rsidR="0084074C" w:rsidRPr="00BE261C" w:rsidRDefault="0084074C" w:rsidP="0084074C">
      <w:pPr>
        <w:pStyle w:val="ListParagraph"/>
      </w:pPr>
      <w:r>
        <w:t>You can also remove the items or clean the cart using the link “Remove selected item” and “Empty cart” respectively.</w:t>
      </w:r>
    </w:p>
    <w:p w14:paraId="74D9DE8C" w14:textId="77777777" w:rsidR="0084074C" w:rsidRDefault="0084074C" w:rsidP="0084074C">
      <w:pPr>
        <w:pStyle w:val="Listitems"/>
        <w:numPr>
          <w:ilvl w:val="0"/>
          <w:numId w:val="0"/>
        </w:numPr>
        <w:ind w:left="720"/>
      </w:pPr>
    </w:p>
    <w:p w14:paraId="0C78D2B6" w14:textId="0C604241" w:rsidR="0058326D" w:rsidRDefault="0058326D" w:rsidP="00BD41A9">
      <w:pPr>
        <w:pStyle w:val="Listitems"/>
        <w:numPr>
          <w:ilvl w:val="0"/>
          <w:numId w:val="0"/>
        </w:numPr>
        <w:ind w:left="720"/>
      </w:pPr>
      <w:r w:rsidRPr="0058326D">
        <w:rPr>
          <w:noProof/>
        </w:rPr>
        <w:lastRenderedPageBreak/>
        <w:drawing>
          <wp:inline distT="0" distB="0" distL="0" distR="0" wp14:anchorId="63DA6E62" wp14:editId="2A4E36CB">
            <wp:extent cx="5255585" cy="4232356"/>
            <wp:effectExtent l="19050" t="19050" r="21590" b="15875"/>
            <wp:docPr id="15" name="Picture 1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text, application, email&#10;&#10;Description automatically generated"/>
                    <pic:cNvPicPr/>
                  </pic:nvPicPr>
                  <pic:blipFill rotWithShape="1">
                    <a:blip r:embed="rId27"/>
                    <a:srcRect t="12471"/>
                    <a:stretch/>
                  </pic:blipFill>
                  <pic:spPr bwMode="auto">
                    <a:xfrm>
                      <a:off x="0" y="0"/>
                      <a:ext cx="5258919" cy="4235041"/>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7FD2F9EF" w14:textId="528D2BD6" w:rsidR="00364B7D" w:rsidRPr="00364B7D" w:rsidRDefault="00364B7D" w:rsidP="00B07894">
      <w:pPr>
        <w:pStyle w:val="Caption"/>
      </w:pPr>
      <w:bookmarkStart w:id="58" w:name="_Toc100563795"/>
      <w:r>
        <w:t xml:space="preserve">Figure </w:t>
      </w:r>
      <w:r>
        <w:fldChar w:fldCharType="begin"/>
      </w:r>
      <w:r>
        <w:instrText>SEQ Figure \* ARABIC</w:instrText>
      </w:r>
      <w:r>
        <w:fldChar w:fldCharType="separate"/>
      </w:r>
      <w:r w:rsidR="001A35E9">
        <w:rPr>
          <w:noProof/>
        </w:rPr>
        <w:t>14</w:t>
      </w:r>
      <w:r>
        <w:fldChar w:fldCharType="end"/>
      </w:r>
      <w:r>
        <w:t xml:space="preserve"> – </w:t>
      </w:r>
      <w:r w:rsidR="00CF243B">
        <w:t xml:space="preserve">Translation tab/ </w:t>
      </w:r>
      <w:r>
        <w:t>“Sources” option/ Checkout/ Add to cart/ Request translation</w:t>
      </w:r>
      <w:bookmarkEnd w:id="58"/>
    </w:p>
    <w:p w14:paraId="69FD954C" w14:textId="4815BD5D" w:rsidR="0042600D" w:rsidRPr="00CD11E8" w:rsidRDefault="0042600D" w:rsidP="00D10F58">
      <w:r w:rsidRPr="00CD11E8">
        <w:t xml:space="preserve">If </w:t>
      </w:r>
      <w:r>
        <w:t>the translation request is</w:t>
      </w:r>
      <w:r w:rsidRPr="00CD11E8">
        <w:t xml:space="preserve"> success</w:t>
      </w:r>
      <w:r w:rsidR="00D21213">
        <w:t>ful</w:t>
      </w:r>
      <w:r>
        <w:t xml:space="preserve">, the system creates a list of projects (one </w:t>
      </w:r>
      <w:r w:rsidR="00D10F58">
        <w:t xml:space="preserve">per </w:t>
      </w:r>
      <w:r>
        <w:t>each language) and indicates th</w:t>
      </w:r>
      <w:r w:rsidR="00D10F58">
        <w:t>at the</w:t>
      </w:r>
      <w:r>
        <w:t xml:space="preserve"> job needs to be checked out, so you can </w:t>
      </w:r>
      <w:r w:rsidR="00290BF0">
        <w:t>start</w:t>
      </w:r>
      <w:r>
        <w:t xml:space="preserve"> the settings. </w:t>
      </w:r>
    </w:p>
    <w:p w14:paraId="40557A19" w14:textId="77777777" w:rsidR="0042600D" w:rsidRDefault="0042600D" w:rsidP="00D10F58">
      <w:pPr>
        <w:keepNext/>
      </w:pPr>
      <w:r w:rsidRPr="00CD11E8">
        <w:rPr>
          <w:noProof/>
        </w:rPr>
        <w:drawing>
          <wp:inline distT="0" distB="0" distL="0" distR="0" wp14:anchorId="09E23DD3" wp14:editId="14B5C69E">
            <wp:extent cx="5702852" cy="2139359"/>
            <wp:effectExtent l="19050" t="19050" r="12700" b="13335"/>
            <wp:docPr id="16" name="Picture 1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Graphical user interface, text, application, email&#10;&#10;Description automatically generated"/>
                    <pic:cNvPicPr/>
                  </pic:nvPicPr>
                  <pic:blipFill>
                    <a:blip r:embed="rId28"/>
                    <a:stretch>
                      <a:fillRect/>
                    </a:stretch>
                  </pic:blipFill>
                  <pic:spPr>
                    <a:xfrm>
                      <a:off x="0" y="0"/>
                      <a:ext cx="5712927" cy="2143139"/>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2A39E3BB" w14:textId="4DC5623E" w:rsidR="0042600D" w:rsidRDefault="0042600D" w:rsidP="00B07894">
      <w:pPr>
        <w:pStyle w:val="Caption"/>
      </w:pPr>
      <w:bookmarkStart w:id="59" w:name="_Toc100563796"/>
      <w:r>
        <w:t xml:space="preserve">Figure </w:t>
      </w:r>
      <w:r>
        <w:fldChar w:fldCharType="begin"/>
      </w:r>
      <w:r>
        <w:instrText>SEQ Figure \* ARABIC</w:instrText>
      </w:r>
      <w:r>
        <w:fldChar w:fldCharType="separate"/>
      </w:r>
      <w:r w:rsidR="001A35E9">
        <w:rPr>
          <w:noProof/>
        </w:rPr>
        <w:t>15</w:t>
      </w:r>
      <w:r>
        <w:fldChar w:fldCharType="end"/>
      </w:r>
      <w:r>
        <w:t xml:space="preserve"> – </w:t>
      </w:r>
      <w:r w:rsidR="00CF243B">
        <w:t xml:space="preserve">Translation tab/ </w:t>
      </w:r>
      <w:r>
        <w:t>Request Translation/Job</w:t>
      </w:r>
      <w:bookmarkEnd w:id="59"/>
    </w:p>
    <w:p w14:paraId="375C4631" w14:textId="00A0CBF1" w:rsidR="0042600D" w:rsidRDefault="0042600D" w:rsidP="00D10F58">
      <w:r>
        <w:t xml:space="preserve">The first project </w:t>
      </w:r>
      <w:r w:rsidR="00D10F58">
        <w:t>is</w:t>
      </w:r>
      <w:r>
        <w:t xml:space="preserve"> automatically opened for set up.</w:t>
      </w:r>
    </w:p>
    <w:p w14:paraId="6EA096FF" w14:textId="68CCBD55" w:rsidR="002D7946" w:rsidRPr="002D7946" w:rsidRDefault="002D7946" w:rsidP="002D7946">
      <w:pPr>
        <w:pStyle w:val="Heading1"/>
        <w:rPr>
          <w:lang w:val="en-GB"/>
        </w:rPr>
      </w:pPr>
      <w:bookmarkStart w:id="60" w:name="_Ref98233869"/>
      <w:bookmarkStart w:id="61" w:name="_Toc115091609"/>
      <w:r>
        <w:rPr>
          <w:lang w:val="en-GB"/>
        </w:rPr>
        <w:lastRenderedPageBreak/>
        <w:t>Setting a translation project</w:t>
      </w:r>
      <w:bookmarkEnd w:id="60"/>
      <w:bookmarkEnd w:id="61"/>
    </w:p>
    <w:p w14:paraId="27140884" w14:textId="10B2D6FC" w:rsidR="00FE1B88" w:rsidRPr="00BD41A9" w:rsidRDefault="002D7946" w:rsidP="0084074C">
      <w:r>
        <w:t xml:space="preserve">Once the translation is requested, </w:t>
      </w:r>
      <w:r w:rsidR="00187696">
        <w:t xml:space="preserve">the project needs to be configured </w:t>
      </w:r>
      <w:r w:rsidR="00AA5A7C">
        <w:t>for later submission</w:t>
      </w:r>
      <w:r w:rsidR="00187696">
        <w:t xml:space="preserve"> to </w:t>
      </w:r>
      <w:r w:rsidR="00D21213">
        <w:t xml:space="preserve">a </w:t>
      </w:r>
      <w:r w:rsidR="00187696">
        <w:t xml:space="preserve">translator. </w:t>
      </w:r>
      <w:r>
        <w:t xml:space="preserve"> </w:t>
      </w:r>
      <w:r w:rsidR="00FE1B88" w:rsidRPr="00BD41A9">
        <w:t xml:space="preserve">Proceed to the project settings and check out process. </w:t>
      </w:r>
    </w:p>
    <w:p w14:paraId="46976AFF" w14:textId="6E33430B" w:rsidR="00FE1B88" w:rsidRDefault="00FE1B88" w:rsidP="0084074C">
      <w:pPr>
        <w:keepNext/>
        <w:spacing w:after="0"/>
      </w:pPr>
      <w:r w:rsidRPr="00CD11E8">
        <w:rPr>
          <w:noProof/>
        </w:rPr>
        <w:drawing>
          <wp:inline distT="0" distB="0" distL="0" distR="0" wp14:anchorId="70BAED96" wp14:editId="41A0F04A">
            <wp:extent cx="5712104" cy="2142831"/>
            <wp:effectExtent l="19050" t="19050" r="22225" b="10160"/>
            <wp:docPr id="49" name="Picture 4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Graphical user interface, text, application, email&#10;&#10;Description automatically generated"/>
                    <pic:cNvPicPr/>
                  </pic:nvPicPr>
                  <pic:blipFill>
                    <a:blip r:embed="rId28"/>
                    <a:stretch>
                      <a:fillRect/>
                    </a:stretch>
                  </pic:blipFill>
                  <pic:spPr>
                    <a:xfrm>
                      <a:off x="0" y="0"/>
                      <a:ext cx="5728746" cy="2149074"/>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57BDCAA5" w14:textId="25D2F2F0" w:rsidR="00FE1B88" w:rsidRPr="000D35BE" w:rsidRDefault="00FE1B88" w:rsidP="000D35BE">
      <w:pPr>
        <w:pStyle w:val="Caption"/>
      </w:pPr>
      <w:bookmarkStart w:id="62" w:name="_Toc89430134"/>
      <w:bookmarkStart w:id="63" w:name="_Toc100563797"/>
      <w:r w:rsidRPr="00B07894">
        <w:t xml:space="preserve">Figure </w:t>
      </w:r>
      <w:r w:rsidRPr="00B07894">
        <w:fldChar w:fldCharType="begin"/>
      </w:r>
      <w:r w:rsidRPr="00B07894">
        <w:instrText>SEQ Figure \* ARABIC</w:instrText>
      </w:r>
      <w:r w:rsidRPr="00B07894">
        <w:fldChar w:fldCharType="separate"/>
      </w:r>
      <w:r w:rsidR="001A35E9">
        <w:rPr>
          <w:noProof/>
        </w:rPr>
        <w:t>16</w:t>
      </w:r>
      <w:r w:rsidRPr="00B07894">
        <w:fldChar w:fldCharType="end"/>
      </w:r>
      <w:r w:rsidRPr="00B07894">
        <w:t xml:space="preserve"> – Page view content/ Translate tab/ Add to cart/</w:t>
      </w:r>
      <w:r w:rsidR="003A21C8">
        <w:t xml:space="preserve"> Details</w:t>
      </w:r>
      <w:r w:rsidRPr="00B07894">
        <w:t>/ Request translation</w:t>
      </w:r>
      <w:bookmarkEnd w:id="62"/>
      <w:bookmarkEnd w:id="63"/>
    </w:p>
    <w:p w14:paraId="321EBB86" w14:textId="5183EA36" w:rsidR="002D7946" w:rsidRDefault="002D7946" w:rsidP="005D13F5">
      <w:pPr>
        <w:pStyle w:val="Listitems"/>
        <w:numPr>
          <w:ilvl w:val="0"/>
          <w:numId w:val="12"/>
        </w:numPr>
      </w:pPr>
      <w:r w:rsidRPr="00997800">
        <w:t>Label</w:t>
      </w:r>
      <w:r w:rsidR="00187696" w:rsidRPr="00997800">
        <w:t xml:space="preserve">: </w:t>
      </w:r>
      <w:r w:rsidRPr="00997800">
        <w:t xml:space="preserve">Add a relevant project title for you and LanguageWire to be able to distinguish all the </w:t>
      </w:r>
      <w:r w:rsidR="006821BE">
        <w:t>jobs</w:t>
      </w:r>
      <w:r w:rsidRPr="00997800">
        <w:t xml:space="preserve"> from each other when more of them </w:t>
      </w:r>
      <w:r w:rsidR="006821BE">
        <w:t>are</w:t>
      </w:r>
      <w:r w:rsidRPr="00997800">
        <w:t xml:space="preserve"> created.</w:t>
      </w:r>
    </w:p>
    <w:p w14:paraId="17A8B366" w14:textId="77777777" w:rsidR="000D35BE" w:rsidRDefault="000D35BE" w:rsidP="00CC1D36">
      <w:pPr>
        <w:ind w:left="720"/>
      </w:pPr>
      <w:r w:rsidRPr="00187696">
        <w:rPr>
          <w:noProof/>
        </w:rPr>
        <w:drawing>
          <wp:inline distT="0" distB="0" distL="0" distR="0" wp14:anchorId="4CB057A4" wp14:editId="4A4828F5">
            <wp:extent cx="5250967" cy="1648708"/>
            <wp:effectExtent l="19050" t="19050" r="26035" b="27940"/>
            <wp:docPr id="51" name="Picture 5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Graphical user interface, application&#10;&#10;Description automatically generated"/>
                    <pic:cNvPicPr/>
                  </pic:nvPicPr>
                  <pic:blipFill>
                    <a:blip r:embed="rId29"/>
                    <a:stretch>
                      <a:fillRect/>
                    </a:stretch>
                  </pic:blipFill>
                  <pic:spPr>
                    <a:xfrm>
                      <a:off x="0" y="0"/>
                      <a:ext cx="5268009" cy="1654059"/>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40A7AC14" w14:textId="0466D91E" w:rsidR="000D35BE" w:rsidRPr="00997800" w:rsidRDefault="000D35BE" w:rsidP="00CC1D36">
      <w:pPr>
        <w:pStyle w:val="Caption"/>
      </w:pPr>
      <w:bookmarkStart w:id="64" w:name="_Toc89430135"/>
      <w:bookmarkStart w:id="65" w:name="_Toc100563798"/>
      <w:r>
        <w:t xml:space="preserve">Figure </w:t>
      </w:r>
      <w:r>
        <w:fldChar w:fldCharType="begin"/>
      </w:r>
      <w:r>
        <w:instrText>SEQ Figure \* ARABIC</w:instrText>
      </w:r>
      <w:r>
        <w:fldChar w:fldCharType="separate"/>
      </w:r>
      <w:r w:rsidR="001A35E9">
        <w:rPr>
          <w:noProof/>
        </w:rPr>
        <w:t>17</w:t>
      </w:r>
      <w:r>
        <w:fldChar w:fldCharType="end"/>
      </w:r>
      <w:r>
        <w:t xml:space="preserve"> – Translation project</w:t>
      </w:r>
      <w:bookmarkEnd w:id="64"/>
      <w:r>
        <w:t xml:space="preserve"> configuration</w:t>
      </w:r>
      <w:r w:rsidR="00CC1D36">
        <w:t>/ Label</w:t>
      </w:r>
      <w:bookmarkEnd w:id="65"/>
    </w:p>
    <w:p w14:paraId="65B295FC" w14:textId="0954E937" w:rsidR="002D7946" w:rsidRDefault="002D7946" w:rsidP="00CC1D36">
      <w:pPr>
        <w:pStyle w:val="Listitems"/>
      </w:pPr>
      <w:r>
        <w:t>Target Language</w:t>
      </w:r>
      <w:r w:rsidR="00187696">
        <w:t xml:space="preserve">: </w:t>
      </w:r>
      <w:r w:rsidRPr="00187696">
        <w:t xml:space="preserve">You can select only one target language per project. The available languages are based on the configuration of your connector. </w:t>
      </w:r>
    </w:p>
    <w:p w14:paraId="45D05EC6" w14:textId="77777777" w:rsidR="00600BBF" w:rsidRDefault="00600BBF" w:rsidP="00CC1D36">
      <w:pPr>
        <w:pStyle w:val="Caption"/>
        <w:ind w:left="720"/>
      </w:pPr>
      <w:r w:rsidRPr="00600BBF">
        <w:rPr>
          <w:noProof/>
        </w:rPr>
        <w:lastRenderedPageBreak/>
        <w:drawing>
          <wp:inline distT="0" distB="0" distL="0" distR="0" wp14:anchorId="29316240" wp14:editId="349175AE">
            <wp:extent cx="5257800" cy="2232211"/>
            <wp:effectExtent l="19050" t="19050" r="19050" b="15875"/>
            <wp:docPr id="52" name="Picture 5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Graphical user interface, text, application&#10;&#10;Description automatically generated"/>
                    <pic:cNvPicPr/>
                  </pic:nvPicPr>
                  <pic:blipFill>
                    <a:blip r:embed="rId30"/>
                    <a:stretch>
                      <a:fillRect/>
                    </a:stretch>
                  </pic:blipFill>
                  <pic:spPr>
                    <a:xfrm>
                      <a:off x="0" y="0"/>
                      <a:ext cx="5287716" cy="2244912"/>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r w:rsidRPr="00600BBF">
        <w:t xml:space="preserve"> </w:t>
      </w:r>
    </w:p>
    <w:p w14:paraId="6ADBACBF" w14:textId="57550656" w:rsidR="00600BBF" w:rsidRDefault="00600BBF" w:rsidP="00B07894">
      <w:pPr>
        <w:pStyle w:val="Caption"/>
      </w:pPr>
      <w:bookmarkStart w:id="66" w:name="_Toc89430136"/>
      <w:bookmarkStart w:id="67" w:name="_Toc100563799"/>
      <w:r>
        <w:t xml:space="preserve">Figure </w:t>
      </w:r>
      <w:r>
        <w:fldChar w:fldCharType="begin"/>
      </w:r>
      <w:r>
        <w:instrText>SEQ Figure \* ARABIC</w:instrText>
      </w:r>
      <w:r>
        <w:fldChar w:fldCharType="separate"/>
      </w:r>
      <w:r w:rsidR="001A35E9">
        <w:rPr>
          <w:noProof/>
        </w:rPr>
        <w:t>18</w:t>
      </w:r>
      <w:r>
        <w:fldChar w:fldCharType="end"/>
      </w:r>
      <w:r>
        <w:t xml:space="preserve"> – Translation project</w:t>
      </w:r>
      <w:r w:rsidR="006821BE">
        <w:t xml:space="preserve"> settings</w:t>
      </w:r>
      <w:r>
        <w:t>/ Target language</w:t>
      </w:r>
      <w:bookmarkEnd w:id="66"/>
      <w:bookmarkEnd w:id="67"/>
    </w:p>
    <w:p w14:paraId="0F30C5CF" w14:textId="198397CF" w:rsidR="002D7946" w:rsidRDefault="00600BBF" w:rsidP="00CC1D36">
      <w:pPr>
        <w:pStyle w:val="ListParagraph"/>
        <w:rPr>
          <w:rFonts w:ascii="Arial-BoldMT" w:eastAsiaTheme="minorEastAsia" w:hAnsi="Arial-BoldMT" w:cs="Arial-BoldMT"/>
          <w:b/>
          <w:bCs/>
          <w:color w:val="auto"/>
        </w:rPr>
      </w:pPr>
      <w:r w:rsidRPr="00187696">
        <w:t>Currently it is not allowed to create a translation project where source and a target language are the same (such project will be rejected). Therefore, ensure these two are different.</w:t>
      </w:r>
    </w:p>
    <w:p w14:paraId="5FC112C7" w14:textId="3C846554" w:rsidR="002D7946" w:rsidRDefault="002D7946" w:rsidP="006C2287">
      <w:pPr>
        <w:pStyle w:val="Listitems"/>
      </w:pPr>
      <w:r w:rsidRPr="00600BBF">
        <w:t>Provider</w:t>
      </w:r>
      <w:r w:rsidR="00600BBF">
        <w:t xml:space="preserve">: </w:t>
      </w:r>
      <w:r>
        <w:t xml:space="preserve">Select </w:t>
      </w:r>
      <w:r w:rsidR="00B30D87">
        <w:t>“</w:t>
      </w:r>
      <w:r w:rsidRPr="00600BBF">
        <w:t>LanguageWire Translator</w:t>
      </w:r>
      <w:r w:rsidR="00B30D87">
        <w:t>”</w:t>
      </w:r>
      <w:r w:rsidRPr="00600BBF">
        <w:t xml:space="preserve"> </w:t>
      </w:r>
      <w:r>
        <w:t xml:space="preserve">as </w:t>
      </w:r>
      <w:r w:rsidR="00A75976">
        <w:t>the</w:t>
      </w:r>
      <w:r w:rsidR="006C2287">
        <w:t xml:space="preserve"> de</w:t>
      </w:r>
      <w:r w:rsidR="00A75976">
        <w:t>fault</w:t>
      </w:r>
      <w:r>
        <w:t xml:space="preserve"> provider for your project.</w:t>
      </w:r>
    </w:p>
    <w:p w14:paraId="0CFA4F9C" w14:textId="35409D3C" w:rsidR="002D7946" w:rsidRDefault="00997800" w:rsidP="005275A9">
      <w:pPr>
        <w:keepNext/>
        <w:ind w:left="720"/>
      </w:pPr>
      <w:r>
        <w:rPr>
          <w:noProof/>
        </w:rPr>
        <w:drawing>
          <wp:inline distT="0" distB="0" distL="0" distR="0" wp14:anchorId="55ABEDE3" wp14:editId="28D96F50">
            <wp:extent cx="5248130" cy="2588978"/>
            <wp:effectExtent l="19050" t="19050" r="10160" b="20955"/>
            <wp:docPr id="53" name="Picture 5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Text&#10;&#10;Description automatically generated"/>
                    <pic:cNvPicPr/>
                  </pic:nvPicPr>
                  <pic:blipFill rotWithShape="1">
                    <a:blip r:embed="rId31">
                      <a:extLst>
                        <a:ext uri="{28A0092B-C50C-407E-A947-70E740481C1C}">
                          <a14:useLocalDpi xmlns:a14="http://schemas.microsoft.com/office/drawing/2010/main" val="0"/>
                        </a:ext>
                      </a:extLst>
                    </a:blip>
                    <a:srcRect b="32942"/>
                    <a:stretch/>
                  </pic:blipFill>
                  <pic:spPr bwMode="auto">
                    <a:xfrm>
                      <a:off x="0" y="0"/>
                      <a:ext cx="5258809" cy="2594246"/>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24712258" w14:textId="1DFAEBA4" w:rsidR="00B30D87" w:rsidRPr="00B30D87" w:rsidRDefault="00997800" w:rsidP="00B07894">
      <w:pPr>
        <w:pStyle w:val="Caption"/>
      </w:pPr>
      <w:bookmarkStart w:id="68" w:name="_Toc89430137"/>
      <w:bookmarkStart w:id="69" w:name="_Toc100563800"/>
      <w:r>
        <w:t xml:space="preserve">Figure </w:t>
      </w:r>
      <w:r>
        <w:fldChar w:fldCharType="begin"/>
      </w:r>
      <w:r>
        <w:instrText>SEQ Figure \* ARABIC</w:instrText>
      </w:r>
      <w:r>
        <w:fldChar w:fldCharType="separate"/>
      </w:r>
      <w:r w:rsidR="001A35E9">
        <w:rPr>
          <w:noProof/>
        </w:rPr>
        <w:t>19</w:t>
      </w:r>
      <w:r>
        <w:fldChar w:fldCharType="end"/>
      </w:r>
      <w:r>
        <w:t xml:space="preserve"> – Translation project</w:t>
      </w:r>
      <w:r w:rsidR="006821BE">
        <w:t xml:space="preserve"> settings</w:t>
      </w:r>
      <w:r>
        <w:t>/ Provider selector</w:t>
      </w:r>
      <w:bookmarkEnd w:id="68"/>
      <w:bookmarkEnd w:id="69"/>
    </w:p>
    <w:p w14:paraId="5B8103AB" w14:textId="627361E4" w:rsidR="00EA7019" w:rsidRDefault="00EA7019" w:rsidP="000E047D">
      <w:pPr>
        <w:pStyle w:val="Listitems"/>
      </w:pPr>
      <w:r>
        <w:t>Display the check out settings area</w:t>
      </w:r>
      <w:r w:rsidR="000E047D">
        <w:t xml:space="preserve"> and select the desired options from menus.</w:t>
      </w:r>
    </w:p>
    <w:p w14:paraId="203DB896" w14:textId="41545994" w:rsidR="006E6272" w:rsidRDefault="006E6272" w:rsidP="00BD41A9">
      <w:pPr>
        <w:ind w:left="720"/>
      </w:pPr>
      <w:r>
        <w:rPr>
          <w:noProof/>
        </w:rPr>
        <w:lastRenderedPageBreak/>
        <w:drawing>
          <wp:inline distT="0" distB="0" distL="0" distR="0" wp14:anchorId="61A86170" wp14:editId="5F7EEC94">
            <wp:extent cx="5258337" cy="3681081"/>
            <wp:effectExtent l="19050" t="19050" r="19050" b="15240"/>
            <wp:docPr id="57" name="Picture 5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Graphical user interface, text, application, email&#10;&#10;Description automatically generated"/>
                    <pic:cNvPicPr/>
                  </pic:nvPicPr>
                  <pic:blipFill rotWithShape="1">
                    <a:blip r:embed="rId32">
                      <a:extLst>
                        <a:ext uri="{28A0092B-C50C-407E-A947-70E740481C1C}">
                          <a14:useLocalDpi xmlns:a14="http://schemas.microsoft.com/office/drawing/2010/main" val="0"/>
                        </a:ext>
                      </a:extLst>
                    </a:blip>
                    <a:srcRect r="25363"/>
                    <a:stretch/>
                  </pic:blipFill>
                  <pic:spPr bwMode="auto">
                    <a:xfrm>
                      <a:off x="0" y="0"/>
                      <a:ext cx="5270610" cy="3689672"/>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5BFD4FCA" w14:textId="3D0CF53B" w:rsidR="007C4865" w:rsidRDefault="007C4865" w:rsidP="00B07894">
      <w:pPr>
        <w:pStyle w:val="Caption"/>
      </w:pPr>
      <w:bookmarkStart w:id="70" w:name="_Toc89430138"/>
      <w:bookmarkStart w:id="71" w:name="_Toc100563801"/>
      <w:r>
        <w:t xml:space="preserve">Figure </w:t>
      </w:r>
      <w:r>
        <w:fldChar w:fldCharType="begin"/>
      </w:r>
      <w:r>
        <w:instrText>SEQ Figure \* ARABIC</w:instrText>
      </w:r>
      <w:r>
        <w:fldChar w:fldCharType="separate"/>
      </w:r>
      <w:r w:rsidR="001A35E9">
        <w:rPr>
          <w:noProof/>
        </w:rPr>
        <w:t>20</w:t>
      </w:r>
      <w:r>
        <w:fldChar w:fldCharType="end"/>
      </w:r>
      <w:r>
        <w:t xml:space="preserve"> – Translation project settings/ </w:t>
      </w:r>
      <w:r w:rsidR="00ED49AA">
        <w:t>Checkout settings</w:t>
      </w:r>
      <w:bookmarkEnd w:id="70"/>
      <w:bookmarkEnd w:id="71"/>
    </w:p>
    <w:p w14:paraId="5CF255CE" w14:textId="77777777" w:rsidR="008A2AA1" w:rsidRDefault="00EA7019" w:rsidP="008A2AA1">
      <w:pPr>
        <w:pStyle w:val="ListParagraph"/>
      </w:pPr>
      <w:r w:rsidRPr="00600BBF">
        <w:t>LanguageWire Service</w:t>
      </w:r>
      <w:r>
        <w:t>: Select the service that you need for your content(s).</w:t>
      </w:r>
      <w:r w:rsidR="00392DE6">
        <w:t xml:space="preserve"> Instead of service, you can select project template. </w:t>
      </w:r>
    </w:p>
    <w:p w14:paraId="6D2FA261" w14:textId="14B01DDC" w:rsidR="00FC7421" w:rsidRDefault="008A2AA1" w:rsidP="00071933">
      <w:pPr>
        <w:pStyle w:val="ListParagraph"/>
        <w:numPr>
          <w:ilvl w:val="0"/>
          <w:numId w:val="0"/>
        </w:numPr>
        <w:ind w:left="1080"/>
      </w:pPr>
      <w:r>
        <w:t xml:space="preserve">When a project template is selected, all the related data like invoicing accounts, terminologies as well as languages are also preselected and disabled. Template configuration is stored in the LW Platform, so it is always recommended to align with LanguageWire Project Manager in the use of specific templates for specific translation projects. </w:t>
      </w:r>
    </w:p>
    <w:p w14:paraId="668DB865" w14:textId="77777777" w:rsidR="00A27658" w:rsidRPr="00FC7421" w:rsidRDefault="00A27658" w:rsidP="00A27658">
      <w:pPr>
        <w:pStyle w:val="Notesbox"/>
        <w:framePr w:w="8150" w:vSpace="288" w:wrap="around" w:x="2190" w:y="95"/>
      </w:pPr>
      <w:r w:rsidRPr="00FC7421">
        <w:t xml:space="preserve">Note: </w:t>
      </w:r>
      <w:r w:rsidRPr="00FC7421">
        <w:rPr>
          <w:b w:val="0"/>
          <w:bCs w:val="0"/>
          <w:color w:val="000000" w:themeColor="text1"/>
        </w:rPr>
        <w:t xml:space="preserve">Machine translation services must be first enabled on the company account in the LanguageWire Platform. This needs to be arranged with </w:t>
      </w:r>
      <w:r>
        <w:rPr>
          <w:b w:val="0"/>
          <w:bCs w:val="0"/>
          <w:color w:val="000000" w:themeColor="text1"/>
        </w:rPr>
        <w:t>LW</w:t>
      </w:r>
      <w:r w:rsidRPr="00FC7421">
        <w:rPr>
          <w:b w:val="0"/>
          <w:bCs w:val="0"/>
          <w:color w:val="000000" w:themeColor="text1"/>
        </w:rPr>
        <w:t xml:space="preserve"> Project Manager.</w:t>
      </w:r>
    </w:p>
    <w:p w14:paraId="0B2763A2" w14:textId="1145BB46" w:rsidR="007C4865" w:rsidRPr="00FC7421" w:rsidRDefault="007C4865" w:rsidP="000E047D">
      <w:pPr>
        <w:pStyle w:val="ListParagraph"/>
      </w:pPr>
      <w:r w:rsidRPr="00FC7421">
        <w:rPr>
          <w:bCs/>
        </w:rPr>
        <w:t>Work area</w:t>
      </w:r>
      <w:r w:rsidR="009A0B3F" w:rsidRPr="00FC7421">
        <w:rPr>
          <w:bCs/>
        </w:rPr>
        <w:t xml:space="preserve">: </w:t>
      </w:r>
      <w:r w:rsidRPr="009A0B3F">
        <w:t>Select a relevant work area from the list. The work areas enable LanguageWire to assign the projects to the best-suited translators based on our pre-qualification</w:t>
      </w:r>
      <w:r w:rsidR="002E6892">
        <w:t>s</w:t>
      </w:r>
      <w:r w:rsidRPr="009A0B3F">
        <w:t>.</w:t>
      </w:r>
    </w:p>
    <w:p w14:paraId="2A2058BD" w14:textId="3A22438B" w:rsidR="007C4865" w:rsidRPr="009A0B3F" w:rsidRDefault="007C4865" w:rsidP="000E047D">
      <w:pPr>
        <w:pStyle w:val="ListParagraph"/>
      </w:pPr>
      <w:r w:rsidRPr="009A0B3F">
        <w:t>Terminology</w:t>
      </w:r>
      <w:r w:rsidR="009A0B3F">
        <w:t xml:space="preserve">: </w:t>
      </w:r>
      <w:r w:rsidRPr="009A0B3F">
        <w:t>There is usually one terminology per company. If there are more, select the appropriate one for your project.</w:t>
      </w:r>
    </w:p>
    <w:p w14:paraId="3CD97191" w14:textId="256000D5" w:rsidR="007C4865" w:rsidRPr="009A0B3F" w:rsidRDefault="007C4865" w:rsidP="000E047D">
      <w:pPr>
        <w:pStyle w:val="ListParagraph"/>
      </w:pPr>
      <w:r w:rsidRPr="009A0B3F">
        <w:t>Invoicing account</w:t>
      </w:r>
      <w:r w:rsidR="009A0B3F">
        <w:t xml:space="preserve">: </w:t>
      </w:r>
      <w:r w:rsidRPr="009A0B3F">
        <w:t xml:space="preserve">Select an account to be invoiced for the current project. </w:t>
      </w:r>
    </w:p>
    <w:p w14:paraId="7EC97B6A" w14:textId="0ECA2C27" w:rsidR="007C4865" w:rsidRPr="00AE350D" w:rsidRDefault="007C4865" w:rsidP="000E047D">
      <w:pPr>
        <w:pStyle w:val="ListParagraph"/>
      </w:pPr>
      <w:r w:rsidRPr="009A0B3F">
        <w:lastRenderedPageBreak/>
        <w:t>Desired delivery date</w:t>
      </w:r>
      <w:r w:rsidR="00AE350D">
        <w:t xml:space="preserve">: Pick the date you wish the project to be delivered. </w:t>
      </w:r>
      <w:proofErr w:type="gramStart"/>
      <w:r w:rsidRPr="00AE350D">
        <w:t>Bare in mind</w:t>
      </w:r>
      <w:proofErr w:type="gramEnd"/>
      <w:r w:rsidRPr="00AE350D">
        <w:t xml:space="preserve"> the number of pages you have added, and </w:t>
      </w:r>
      <w:r w:rsidR="000E047D">
        <w:t>keep</w:t>
      </w:r>
      <w:r w:rsidRPr="00AE350D">
        <w:t xml:space="preserve"> a realistic deadline. Rule of thumb is that a translator can translate 2.000 words per day. </w:t>
      </w:r>
    </w:p>
    <w:p w14:paraId="7FC6FE79" w14:textId="29530216" w:rsidR="007C4865" w:rsidRDefault="007C4865" w:rsidP="000E047D">
      <w:pPr>
        <w:pStyle w:val="ListParagraph"/>
      </w:pPr>
      <w:r w:rsidRPr="00AE350D">
        <w:t>Briefing</w:t>
      </w:r>
      <w:r w:rsidR="00AE350D">
        <w:t xml:space="preserve">: </w:t>
      </w:r>
      <w:r w:rsidRPr="00AE350D">
        <w:t xml:space="preserve">This is your information </w:t>
      </w:r>
      <w:r w:rsidR="00193A14">
        <w:t>for</w:t>
      </w:r>
      <w:r w:rsidRPr="00AE350D">
        <w:t xml:space="preserve"> the translator. The more precise a briefing</w:t>
      </w:r>
      <w:r w:rsidR="00ED49AA">
        <w:t xml:space="preserve"> is</w:t>
      </w:r>
      <w:r w:rsidRPr="00AE350D">
        <w:t>, the better result you get.</w:t>
      </w:r>
    </w:p>
    <w:p w14:paraId="60157B04" w14:textId="5F7039FE" w:rsidR="00ED49AA" w:rsidRDefault="00ED49AA" w:rsidP="00BD41A9">
      <w:pPr>
        <w:pStyle w:val="Listitems"/>
      </w:pPr>
      <w:r>
        <w:t>Display the “Content Settings” section</w:t>
      </w:r>
      <w:r w:rsidR="00193A14">
        <w:t xml:space="preserve"> at the bottom.</w:t>
      </w:r>
    </w:p>
    <w:p w14:paraId="2614A6A3" w14:textId="19525D4B" w:rsidR="00ED49AA" w:rsidRDefault="00ED49AA" w:rsidP="002C0B41">
      <w:pPr>
        <w:ind w:left="720"/>
        <w:rPr>
          <w:bCs/>
        </w:rPr>
      </w:pPr>
      <w:r w:rsidRPr="00ED49AA">
        <w:rPr>
          <w:bCs/>
          <w:noProof/>
        </w:rPr>
        <w:drawing>
          <wp:inline distT="0" distB="0" distL="0" distR="0" wp14:anchorId="17171CA6" wp14:editId="382C2965">
            <wp:extent cx="5226050" cy="1961289"/>
            <wp:effectExtent l="19050" t="19050" r="12700" b="20320"/>
            <wp:docPr id="226" name="Picture 22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226" descr="Graphical user interface, text, application, email&#10;&#10;Description automatically generated"/>
                    <pic:cNvPicPr/>
                  </pic:nvPicPr>
                  <pic:blipFill rotWithShape="1">
                    <a:blip r:embed="rId33"/>
                    <a:srcRect l="4764"/>
                    <a:stretch/>
                  </pic:blipFill>
                  <pic:spPr bwMode="auto">
                    <a:xfrm>
                      <a:off x="0" y="0"/>
                      <a:ext cx="5253416" cy="1971559"/>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6A8DB03A" w14:textId="096FF254" w:rsidR="00ED49AA" w:rsidRPr="007C4865" w:rsidRDefault="00ED49AA" w:rsidP="00B07894">
      <w:pPr>
        <w:pStyle w:val="Caption"/>
      </w:pPr>
      <w:bookmarkStart w:id="72" w:name="_Toc89430139"/>
      <w:bookmarkStart w:id="73" w:name="_Toc100563802"/>
      <w:r>
        <w:t xml:space="preserve">Figure </w:t>
      </w:r>
      <w:r>
        <w:fldChar w:fldCharType="begin"/>
      </w:r>
      <w:r>
        <w:instrText>SEQ Figure \* ARABIC</w:instrText>
      </w:r>
      <w:r>
        <w:fldChar w:fldCharType="separate"/>
      </w:r>
      <w:r w:rsidR="001A35E9">
        <w:rPr>
          <w:noProof/>
        </w:rPr>
        <w:t>21</w:t>
      </w:r>
      <w:r>
        <w:fldChar w:fldCharType="end"/>
      </w:r>
      <w:r>
        <w:t xml:space="preserve"> – Translation project settings/ Content settings</w:t>
      </w:r>
      <w:bookmarkEnd w:id="72"/>
      <w:bookmarkEnd w:id="73"/>
    </w:p>
    <w:p w14:paraId="07D1D12E" w14:textId="7C4EB8FC" w:rsidR="00ED49AA" w:rsidRPr="00ED49AA" w:rsidRDefault="00ED49AA" w:rsidP="00BD41A9">
      <w:pPr>
        <w:pStyle w:val="ListParagraph"/>
      </w:pPr>
      <w:r>
        <w:t>Exclude content fields if needed by unchecking the relevant item</w:t>
      </w:r>
      <w:r w:rsidR="009449F2">
        <w:t xml:space="preserve"> (or items)</w:t>
      </w:r>
      <w:r>
        <w:t>.</w:t>
      </w:r>
    </w:p>
    <w:p w14:paraId="71600DCD" w14:textId="622374AF" w:rsidR="002C0B41" w:rsidRDefault="002C0B41" w:rsidP="00BD41A9">
      <w:pPr>
        <w:pStyle w:val="Listitems"/>
      </w:pPr>
      <w:r>
        <w:t xml:space="preserve">If more than one job is included in the project, select the </w:t>
      </w:r>
      <w:proofErr w:type="gramStart"/>
      <w:r>
        <w:t>check-box</w:t>
      </w:r>
      <w:proofErr w:type="gramEnd"/>
      <w:r>
        <w:t xml:space="preserve"> to submit </w:t>
      </w:r>
      <w:r w:rsidR="00ED1704">
        <w:t xml:space="preserve">them </w:t>
      </w:r>
      <w:r>
        <w:t>all with same settings.</w:t>
      </w:r>
    </w:p>
    <w:p w14:paraId="623ABC6D" w14:textId="63F78A5C" w:rsidR="002C0B41" w:rsidRDefault="002C0B41" w:rsidP="00EC29BA">
      <w:pPr>
        <w:pStyle w:val="Listitems"/>
        <w:keepNext/>
        <w:numPr>
          <w:ilvl w:val="0"/>
          <w:numId w:val="0"/>
        </w:numPr>
        <w:ind w:left="720"/>
      </w:pPr>
      <w:r w:rsidRPr="002C0B41">
        <w:rPr>
          <w:noProof/>
        </w:rPr>
        <w:drawing>
          <wp:inline distT="0" distB="0" distL="0" distR="0" wp14:anchorId="6BD677D0" wp14:editId="41C38CAD">
            <wp:extent cx="5254614" cy="1388514"/>
            <wp:effectExtent l="19050" t="19050" r="22860" b="21590"/>
            <wp:docPr id="228" name="Picture 22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Picture 228" descr="Graphical user interface, text, application, email&#10;&#10;Description automatically generated"/>
                    <pic:cNvPicPr/>
                  </pic:nvPicPr>
                  <pic:blipFill rotWithShape="1">
                    <a:blip r:embed="rId34"/>
                    <a:srcRect t="11624" b="11980"/>
                    <a:stretch/>
                  </pic:blipFill>
                  <pic:spPr bwMode="auto">
                    <a:xfrm>
                      <a:off x="0" y="0"/>
                      <a:ext cx="5279485" cy="1395086"/>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2A83D346" w14:textId="6C4BEEB6" w:rsidR="002C0B41" w:rsidRDefault="002C0B41" w:rsidP="00B07894">
      <w:pPr>
        <w:pStyle w:val="Caption"/>
      </w:pPr>
      <w:bookmarkStart w:id="74" w:name="_Toc89430140"/>
      <w:bookmarkStart w:id="75" w:name="_Toc100563803"/>
      <w:r>
        <w:t xml:space="preserve">Figure </w:t>
      </w:r>
      <w:r>
        <w:fldChar w:fldCharType="begin"/>
      </w:r>
      <w:r>
        <w:instrText>SEQ Figure \* ARABIC</w:instrText>
      </w:r>
      <w:r>
        <w:fldChar w:fldCharType="separate"/>
      </w:r>
      <w:r w:rsidR="001A35E9">
        <w:rPr>
          <w:noProof/>
        </w:rPr>
        <w:t>22</w:t>
      </w:r>
      <w:r>
        <w:fldChar w:fldCharType="end"/>
      </w:r>
      <w:r>
        <w:t xml:space="preserve"> – Translation project settings/ Submission </w:t>
      </w:r>
      <w:r w:rsidR="00CF243B">
        <w:t>c</w:t>
      </w:r>
      <w:r>
        <w:t>heck box</w:t>
      </w:r>
      <w:bookmarkEnd w:id="74"/>
      <w:bookmarkEnd w:id="75"/>
      <w:r>
        <w:t xml:space="preserve"> </w:t>
      </w:r>
    </w:p>
    <w:p w14:paraId="3CDA9362" w14:textId="77777777" w:rsidR="00ED0D53" w:rsidRDefault="00ED0D53" w:rsidP="00ED0D53">
      <w:pPr>
        <w:pStyle w:val="Notesbox"/>
        <w:framePr w:w="8150" w:vSpace="259" w:wrap="around" w:x="2190" w:y="67"/>
      </w:pPr>
      <w:r>
        <w:t>Note:</w:t>
      </w:r>
      <w:r w:rsidRPr="009449F2">
        <w:rPr>
          <w:b w:val="0"/>
          <w:bCs w:val="0"/>
          <w:color w:val="000000" w:themeColor="text1"/>
        </w:rPr>
        <w:t xml:space="preserve"> If you need </w:t>
      </w:r>
      <w:proofErr w:type="gramStart"/>
      <w:r w:rsidRPr="009449F2">
        <w:rPr>
          <w:b w:val="0"/>
          <w:bCs w:val="0"/>
          <w:color w:val="000000" w:themeColor="text1"/>
        </w:rPr>
        <w:t>different  settings</w:t>
      </w:r>
      <w:proofErr w:type="gramEnd"/>
      <w:r w:rsidRPr="009449F2">
        <w:rPr>
          <w:b w:val="0"/>
          <w:bCs w:val="0"/>
          <w:color w:val="000000" w:themeColor="text1"/>
        </w:rPr>
        <w:t xml:space="preserve"> for different jobs, then you must configure a project  individually for each job.</w:t>
      </w:r>
    </w:p>
    <w:p w14:paraId="1EFB4A03" w14:textId="77777777" w:rsidR="00AC2977" w:rsidRPr="00AC2977" w:rsidRDefault="00AC2977" w:rsidP="00AC2977"/>
    <w:p w14:paraId="20E32DF2" w14:textId="174BE898" w:rsidR="003E2AC8" w:rsidRDefault="009449F2" w:rsidP="003E2AC8">
      <w:pPr>
        <w:pStyle w:val="Listitems"/>
      </w:pPr>
      <w:r>
        <w:t xml:space="preserve">On the </w:t>
      </w:r>
      <w:proofErr w:type="gramStart"/>
      <w:r>
        <w:t>right si</w:t>
      </w:r>
      <w:r w:rsidR="00ED0D53">
        <w:t>de</w:t>
      </w:r>
      <w:proofErr w:type="gramEnd"/>
      <w:r w:rsidR="00ED0D53">
        <w:t xml:space="preserve"> area, d</w:t>
      </w:r>
      <w:r w:rsidR="003E2AC8">
        <w:t>isplay the “Job items” to see the list of included content elements and the number of words.</w:t>
      </w:r>
    </w:p>
    <w:p w14:paraId="466672A2" w14:textId="77777777" w:rsidR="003E2AC8" w:rsidRDefault="003E2AC8" w:rsidP="004F5414">
      <w:pPr>
        <w:pStyle w:val="ListParagraph"/>
        <w:keepNext/>
        <w:numPr>
          <w:ilvl w:val="0"/>
          <w:numId w:val="0"/>
        </w:numPr>
        <w:spacing w:after="0"/>
        <w:ind w:left="720"/>
      </w:pPr>
      <w:r w:rsidRPr="00A650DC">
        <w:rPr>
          <w:noProof/>
        </w:rPr>
        <w:lastRenderedPageBreak/>
        <w:drawing>
          <wp:inline distT="0" distB="0" distL="0" distR="0" wp14:anchorId="7AA21A37" wp14:editId="073A0998">
            <wp:extent cx="5250971" cy="1462382"/>
            <wp:effectExtent l="19050" t="19050" r="26035" b="24130"/>
            <wp:docPr id="3" name="Picture 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10;&#10;Description automatically generated"/>
                    <pic:cNvPicPr/>
                  </pic:nvPicPr>
                  <pic:blipFill rotWithShape="1">
                    <a:blip r:embed="rId35"/>
                    <a:srcRect t="28971"/>
                    <a:stretch/>
                  </pic:blipFill>
                  <pic:spPr bwMode="auto">
                    <a:xfrm>
                      <a:off x="0" y="0"/>
                      <a:ext cx="5280287" cy="1470546"/>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634882E5" w14:textId="01CACF98" w:rsidR="003E2AC8" w:rsidRPr="00A650DC" w:rsidRDefault="003E2AC8" w:rsidP="003E2AC8">
      <w:pPr>
        <w:pStyle w:val="Caption"/>
      </w:pPr>
      <w:bookmarkStart w:id="76" w:name="_Toc100563804"/>
      <w:r w:rsidRPr="00B07894">
        <w:t xml:space="preserve">Figure </w:t>
      </w:r>
      <w:r w:rsidRPr="00B07894">
        <w:fldChar w:fldCharType="begin"/>
      </w:r>
      <w:r w:rsidRPr="00B07894">
        <w:instrText>SEQ Figure \* ARABIC</w:instrText>
      </w:r>
      <w:r w:rsidRPr="00B07894">
        <w:fldChar w:fldCharType="separate"/>
      </w:r>
      <w:r w:rsidR="001A35E9">
        <w:rPr>
          <w:noProof/>
        </w:rPr>
        <w:t>23</w:t>
      </w:r>
      <w:r w:rsidRPr="00B07894">
        <w:fldChar w:fldCharType="end"/>
      </w:r>
      <w:r w:rsidRPr="00B07894">
        <w:t xml:space="preserve"> – Page view content/ Translate tab/ Add to cart/ Cart details/ </w:t>
      </w:r>
      <w:r>
        <w:t>Job items</w:t>
      </w:r>
      <w:bookmarkEnd w:id="76"/>
    </w:p>
    <w:p w14:paraId="0D6A6AD6" w14:textId="008C0723" w:rsidR="00ED0D53" w:rsidRDefault="003E2AC8" w:rsidP="00ED0D53">
      <w:pPr>
        <w:pStyle w:val="Listitems"/>
      </w:pPr>
      <w:r>
        <w:t>Use the “Suggestions” option to add other related elements to the project such as tags or images.</w:t>
      </w:r>
    </w:p>
    <w:p w14:paraId="042C91D3" w14:textId="291DECBF" w:rsidR="006E6272" w:rsidRDefault="00ED0D53" w:rsidP="0040048E">
      <w:pPr>
        <w:pStyle w:val="Listitems"/>
      </w:pPr>
      <w:r>
        <w:t>Once all the settings are ready, c</w:t>
      </w:r>
      <w:r w:rsidR="006E6272">
        <w:t>lick on “Submit to provider</w:t>
      </w:r>
      <w:r w:rsidR="002C0B41">
        <w:t xml:space="preserve"> and continue”</w:t>
      </w:r>
      <w:r>
        <w:t xml:space="preserve"> left button </w:t>
      </w:r>
      <w:r w:rsidR="001C03B8">
        <w:t>to send your project to the LanguageWire Platform.</w:t>
      </w:r>
    </w:p>
    <w:p w14:paraId="227273D2" w14:textId="4CFFC2EB" w:rsidR="002C0B41" w:rsidRDefault="002C0B41" w:rsidP="00BD41A9">
      <w:pPr>
        <w:pStyle w:val="Listitems"/>
        <w:numPr>
          <w:ilvl w:val="0"/>
          <w:numId w:val="0"/>
        </w:numPr>
        <w:ind w:left="720"/>
      </w:pPr>
      <w:r w:rsidRPr="002C0B41">
        <w:rPr>
          <w:noProof/>
        </w:rPr>
        <w:drawing>
          <wp:inline distT="0" distB="0" distL="0" distR="0" wp14:anchorId="3D9C4B56" wp14:editId="651C4E3A">
            <wp:extent cx="5255895" cy="3065260"/>
            <wp:effectExtent l="19050" t="19050" r="20955" b="20955"/>
            <wp:docPr id="227" name="Picture 22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Picture 227" descr="Graphical user interface, text, application, email&#10;&#10;Description automatically generated"/>
                    <pic:cNvPicPr/>
                  </pic:nvPicPr>
                  <pic:blipFill>
                    <a:blip r:embed="rId36"/>
                    <a:stretch>
                      <a:fillRect/>
                    </a:stretch>
                  </pic:blipFill>
                  <pic:spPr>
                    <a:xfrm>
                      <a:off x="0" y="0"/>
                      <a:ext cx="5269321" cy="3073090"/>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1A4100DD" w14:textId="77777777" w:rsidR="0040048E" w:rsidRDefault="0040048E" w:rsidP="0040048E">
      <w:pPr>
        <w:pStyle w:val="Notesbox"/>
        <w:framePr w:w="8165" w:vSpace="245" w:wrap="around" w:x="2237" w:y="570"/>
        <w:rPr>
          <w:lang w:val="en-GB"/>
        </w:rPr>
      </w:pPr>
      <w:bookmarkStart w:id="77" w:name="_Toc89430141"/>
      <w:r>
        <w:rPr>
          <w:lang w:val="en-GB"/>
        </w:rPr>
        <w:t xml:space="preserve">Note: </w:t>
      </w:r>
      <w:r w:rsidRPr="0040048E">
        <w:rPr>
          <w:b w:val="0"/>
          <w:bCs w:val="0"/>
          <w:color w:val="000000" w:themeColor="text1"/>
          <w:lang w:val="en-GB"/>
        </w:rPr>
        <w:t>Once the project is submitted, its configuration or number of included entities cannot be changed.</w:t>
      </w:r>
      <w:r w:rsidRPr="0040048E">
        <w:rPr>
          <w:color w:val="000000" w:themeColor="text1"/>
          <w:lang w:val="en-GB"/>
        </w:rPr>
        <w:t xml:space="preserve"> </w:t>
      </w:r>
    </w:p>
    <w:p w14:paraId="0B3A2024" w14:textId="3C7B941E" w:rsidR="0040048E" w:rsidRPr="0040048E" w:rsidRDefault="002C0B41" w:rsidP="0040048E">
      <w:pPr>
        <w:pStyle w:val="Caption"/>
      </w:pPr>
      <w:bookmarkStart w:id="78" w:name="_Toc100563805"/>
      <w:r>
        <w:t xml:space="preserve">Figure </w:t>
      </w:r>
      <w:r>
        <w:fldChar w:fldCharType="begin"/>
      </w:r>
      <w:r>
        <w:instrText>SEQ Figure \* ARABIC</w:instrText>
      </w:r>
      <w:r>
        <w:fldChar w:fldCharType="separate"/>
      </w:r>
      <w:r w:rsidR="001A35E9">
        <w:rPr>
          <w:noProof/>
        </w:rPr>
        <w:t>24</w:t>
      </w:r>
      <w:r>
        <w:fldChar w:fldCharType="end"/>
      </w:r>
      <w:r>
        <w:t xml:space="preserve"> – Translation project settings/ Submit to provider</w:t>
      </w:r>
      <w:bookmarkEnd w:id="77"/>
      <w:bookmarkEnd w:id="78"/>
    </w:p>
    <w:p w14:paraId="742E9520" w14:textId="3E4EE62D" w:rsidR="001C03B8" w:rsidRPr="001C03B8" w:rsidRDefault="001C03B8" w:rsidP="00BD41A9">
      <w:pPr>
        <w:pStyle w:val="ListParagraph"/>
      </w:pPr>
      <w:r>
        <w:t>You can also click on “Save job” to send it later.</w:t>
      </w:r>
    </w:p>
    <w:p w14:paraId="0AE591A8" w14:textId="64973B39" w:rsidR="002C0B41" w:rsidRPr="002C0B41" w:rsidRDefault="002C0B41" w:rsidP="00BD41A9">
      <w:pPr>
        <w:pStyle w:val="ListParagraph"/>
        <w:rPr>
          <w:lang w:val="en-US"/>
        </w:rPr>
      </w:pPr>
      <w:r>
        <w:t xml:space="preserve">A progression bar indicates the status of the submission and when this is </w:t>
      </w:r>
      <w:r w:rsidR="00953E9E">
        <w:t>completed</w:t>
      </w:r>
      <w:r>
        <w:t>, a summary is presented.</w:t>
      </w:r>
    </w:p>
    <w:p w14:paraId="28BB5F48" w14:textId="293AB21F" w:rsidR="002D7946" w:rsidRDefault="002C0B41" w:rsidP="00D401BB">
      <w:pPr>
        <w:keepNext/>
        <w:ind w:left="720"/>
        <w:jc w:val="center"/>
        <w:rPr>
          <w:b/>
          <w:lang w:val="en-GB"/>
        </w:rPr>
      </w:pPr>
      <w:r w:rsidRPr="002C0B41">
        <w:rPr>
          <w:b/>
          <w:noProof/>
          <w:lang w:val="en-GB"/>
        </w:rPr>
        <w:lastRenderedPageBreak/>
        <w:drawing>
          <wp:inline distT="0" distB="0" distL="0" distR="0" wp14:anchorId="143D2A3B" wp14:editId="325361E9">
            <wp:extent cx="5257800" cy="1061401"/>
            <wp:effectExtent l="19050" t="19050" r="19050" b="24765"/>
            <wp:docPr id="229" name="Picture 22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Picture 229" descr="Graphical user interface, text, application, email&#10;&#10;Description automatically generated"/>
                    <pic:cNvPicPr/>
                  </pic:nvPicPr>
                  <pic:blipFill rotWithShape="1">
                    <a:blip r:embed="rId37"/>
                    <a:srcRect l="1" r="17127"/>
                    <a:stretch/>
                  </pic:blipFill>
                  <pic:spPr bwMode="auto">
                    <a:xfrm>
                      <a:off x="0" y="0"/>
                      <a:ext cx="5282546" cy="1066396"/>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4BD006DC" w14:textId="424367E6" w:rsidR="00953E9E" w:rsidRPr="0023044D" w:rsidRDefault="00953E9E" w:rsidP="00B07894">
      <w:pPr>
        <w:pStyle w:val="Caption"/>
      </w:pPr>
      <w:bookmarkStart w:id="79" w:name="_Toc89430142"/>
      <w:bookmarkStart w:id="80" w:name="_Toc100563806"/>
      <w:r>
        <w:t xml:space="preserve">Figure </w:t>
      </w:r>
      <w:r>
        <w:fldChar w:fldCharType="begin"/>
      </w:r>
      <w:r>
        <w:instrText>SEQ Figure \* ARABIC</w:instrText>
      </w:r>
      <w:r>
        <w:fldChar w:fldCharType="separate"/>
      </w:r>
      <w:r w:rsidR="001A35E9">
        <w:rPr>
          <w:noProof/>
        </w:rPr>
        <w:t>25</w:t>
      </w:r>
      <w:r>
        <w:fldChar w:fldCharType="end"/>
      </w:r>
      <w:r>
        <w:t xml:space="preserve"> – Translation project settings/ Submit to provider/ Submission progression bar</w:t>
      </w:r>
      <w:bookmarkEnd w:id="79"/>
      <w:bookmarkEnd w:id="80"/>
    </w:p>
    <w:p w14:paraId="6945FF1E" w14:textId="2310C32A" w:rsidR="00953E9E" w:rsidRDefault="00953E9E" w:rsidP="0023044D">
      <w:pPr>
        <w:ind w:left="720"/>
        <w:jc w:val="center"/>
        <w:rPr>
          <w:b/>
          <w:lang w:val="en-GB"/>
        </w:rPr>
      </w:pPr>
      <w:r w:rsidRPr="00953E9E">
        <w:rPr>
          <w:b/>
          <w:noProof/>
          <w:lang w:val="en-GB"/>
        </w:rPr>
        <w:drawing>
          <wp:inline distT="0" distB="0" distL="0" distR="0" wp14:anchorId="1657015A" wp14:editId="72C996E5">
            <wp:extent cx="5219700" cy="2703636"/>
            <wp:effectExtent l="19050" t="19050" r="19050" b="20955"/>
            <wp:docPr id="230" name="Picture 23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Picture 230" descr="Graphical user interface, text, application, email&#10;&#10;Description automatically generated"/>
                    <pic:cNvPicPr/>
                  </pic:nvPicPr>
                  <pic:blipFill rotWithShape="1">
                    <a:blip r:embed="rId38"/>
                    <a:srcRect b="19305"/>
                    <a:stretch/>
                  </pic:blipFill>
                  <pic:spPr bwMode="auto">
                    <a:xfrm>
                      <a:off x="0" y="0"/>
                      <a:ext cx="5228760" cy="2708329"/>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249C3B5B" w14:textId="13BC4E5E" w:rsidR="00953E9E" w:rsidRDefault="00953E9E" w:rsidP="00B07894">
      <w:pPr>
        <w:pStyle w:val="Caption"/>
      </w:pPr>
      <w:bookmarkStart w:id="81" w:name="_Toc89430143"/>
      <w:bookmarkStart w:id="82" w:name="_Toc100563807"/>
      <w:r>
        <w:t xml:space="preserve">Figure </w:t>
      </w:r>
      <w:r>
        <w:fldChar w:fldCharType="begin"/>
      </w:r>
      <w:r>
        <w:instrText>SEQ Figure \* ARABIC</w:instrText>
      </w:r>
      <w:r>
        <w:fldChar w:fldCharType="separate"/>
      </w:r>
      <w:r w:rsidR="001A35E9">
        <w:rPr>
          <w:noProof/>
        </w:rPr>
        <w:t>26</w:t>
      </w:r>
      <w:r>
        <w:fldChar w:fldCharType="end"/>
      </w:r>
      <w:r>
        <w:t xml:space="preserve"> – Translation project settings/ Submit to provider/ Summary</w:t>
      </w:r>
      <w:bookmarkEnd w:id="81"/>
      <w:bookmarkEnd w:id="82"/>
    </w:p>
    <w:p w14:paraId="429B364B" w14:textId="77777777" w:rsidR="0023044D" w:rsidRDefault="0023044D" w:rsidP="0040048E">
      <w:pPr>
        <w:pStyle w:val="Notesbox"/>
        <w:framePr w:wrap="around" w:x="2213" w:y="77"/>
        <w:rPr>
          <w:rFonts w:eastAsiaTheme="majorEastAsia" w:cstheme="majorBidi"/>
          <w:sz w:val="40"/>
          <w:lang w:val="en-GB"/>
        </w:rPr>
      </w:pPr>
      <w:r w:rsidRPr="0040048E">
        <w:rPr>
          <w:color w:val="ED7D31" w:themeColor="accent2"/>
          <w:lang w:val="en-GB"/>
        </w:rPr>
        <w:t xml:space="preserve">Important! </w:t>
      </w:r>
      <w:r w:rsidRPr="0040048E">
        <w:rPr>
          <w:b w:val="0"/>
          <w:bCs w:val="0"/>
          <w:color w:val="000000" w:themeColor="text1"/>
          <w:lang w:val="en-GB"/>
        </w:rPr>
        <w:t>Do not delete the created project until translation is finished. Otherwise, the translated content will not be imported back from LanguageWire Platform.</w:t>
      </w:r>
    </w:p>
    <w:p w14:paraId="345EFEC8" w14:textId="77777777" w:rsidR="002D7946" w:rsidRPr="001C03B8" w:rsidRDefault="002D7946" w:rsidP="002D7946">
      <w:pPr>
        <w:spacing w:line="240" w:lineRule="auto"/>
      </w:pPr>
      <w:bookmarkStart w:id="83" w:name="_Toc461613174"/>
      <w:bookmarkStart w:id="84" w:name="_Toc448484461"/>
    </w:p>
    <w:p w14:paraId="22152929" w14:textId="77777777" w:rsidR="002D7946" w:rsidRDefault="002D7946" w:rsidP="002D7946">
      <w:pPr>
        <w:spacing w:line="240" w:lineRule="auto"/>
        <w:rPr>
          <w:rFonts w:eastAsiaTheme="majorEastAsia" w:cstheme="majorBidi"/>
          <w:bCs/>
          <w:sz w:val="40"/>
          <w:lang w:val="en-GB"/>
        </w:rPr>
      </w:pPr>
      <w:bookmarkStart w:id="85" w:name="_Toc12544256"/>
      <w:bookmarkEnd w:id="83"/>
      <w:bookmarkEnd w:id="84"/>
      <w:r>
        <w:rPr>
          <w:lang w:val="en-GB"/>
        </w:rPr>
        <w:br w:type="page"/>
      </w:r>
    </w:p>
    <w:p w14:paraId="779722E2" w14:textId="7F89F967" w:rsidR="00544B93" w:rsidRDefault="002D7946" w:rsidP="00544B93">
      <w:pPr>
        <w:pStyle w:val="Heading1"/>
        <w:rPr>
          <w:lang w:val="en-GB"/>
        </w:rPr>
      </w:pPr>
      <w:bookmarkStart w:id="86" w:name="_Toc18073723"/>
      <w:bookmarkStart w:id="87" w:name="_Toc115091610"/>
      <w:r>
        <w:rPr>
          <w:lang w:val="en-GB"/>
        </w:rPr>
        <w:lastRenderedPageBreak/>
        <w:t>Project</w:t>
      </w:r>
      <w:r w:rsidR="00DC61E2">
        <w:rPr>
          <w:lang w:val="en-GB"/>
        </w:rPr>
        <w:t xml:space="preserve"> (Jobs)</w:t>
      </w:r>
      <w:r>
        <w:rPr>
          <w:lang w:val="en-GB"/>
        </w:rPr>
        <w:t xml:space="preserve"> </w:t>
      </w:r>
      <w:bookmarkEnd w:id="85"/>
      <w:bookmarkEnd w:id="86"/>
      <w:r w:rsidR="0010195F">
        <w:rPr>
          <w:lang w:val="en-GB"/>
        </w:rPr>
        <w:t>o</w:t>
      </w:r>
      <w:r w:rsidR="00544B93">
        <w:rPr>
          <w:lang w:val="en-GB"/>
        </w:rPr>
        <w:t>verview</w:t>
      </w:r>
      <w:bookmarkEnd w:id="87"/>
    </w:p>
    <w:p w14:paraId="53F5DB37" w14:textId="58099CC1" w:rsidR="00AF01D9" w:rsidRDefault="00D401BB" w:rsidP="002D7946">
      <w:pPr>
        <w:rPr>
          <w:lang w:val="en-GB"/>
        </w:rPr>
      </w:pPr>
      <w:r>
        <w:rPr>
          <w:lang w:val="en-GB"/>
        </w:rPr>
        <w:t>You can check all</w:t>
      </w:r>
      <w:r w:rsidR="002D7946">
        <w:rPr>
          <w:lang w:val="en-GB"/>
        </w:rPr>
        <w:t xml:space="preserve"> created projects </w:t>
      </w:r>
      <w:r>
        <w:rPr>
          <w:lang w:val="en-GB"/>
        </w:rPr>
        <w:t>via</w:t>
      </w:r>
      <w:r w:rsidR="002D7946">
        <w:rPr>
          <w:lang w:val="en-GB"/>
        </w:rPr>
        <w:t xml:space="preserve"> </w:t>
      </w:r>
      <w:r>
        <w:rPr>
          <w:lang w:val="en-GB"/>
        </w:rPr>
        <w:t>the “</w:t>
      </w:r>
      <w:r w:rsidR="002D7946" w:rsidRPr="00D401BB">
        <w:rPr>
          <w:iCs/>
          <w:lang w:val="en-GB"/>
        </w:rPr>
        <w:t>Translation</w:t>
      </w:r>
      <w:r>
        <w:rPr>
          <w:iCs/>
          <w:lang w:val="en-GB"/>
        </w:rPr>
        <w:t>”</w:t>
      </w:r>
      <w:r>
        <w:rPr>
          <w:lang w:val="en-GB"/>
        </w:rPr>
        <w:t xml:space="preserve"> top</w:t>
      </w:r>
      <w:r w:rsidR="002D7946">
        <w:rPr>
          <w:lang w:val="en-GB"/>
        </w:rPr>
        <w:t xml:space="preserve"> menu,</w:t>
      </w:r>
      <w:r w:rsidR="006E5AB0">
        <w:rPr>
          <w:lang w:val="en-GB"/>
        </w:rPr>
        <w:t xml:space="preserve"> and</w:t>
      </w:r>
      <w:r w:rsidR="002D7946">
        <w:rPr>
          <w:lang w:val="en-GB"/>
        </w:rPr>
        <w:t xml:space="preserve"> </w:t>
      </w:r>
      <w:r w:rsidR="002D7946" w:rsidRPr="000833BF">
        <w:rPr>
          <w:lang w:val="en-GB"/>
        </w:rPr>
        <w:t xml:space="preserve">under </w:t>
      </w:r>
      <w:r w:rsidR="000833BF">
        <w:rPr>
          <w:lang w:val="en-GB"/>
        </w:rPr>
        <w:t>“</w:t>
      </w:r>
      <w:r w:rsidR="002D7946" w:rsidRPr="000833BF">
        <w:rPr>
          <w:lang w:val="en-GB"/>
        </w:rPr>
        <w:t>Job</w:t>
      </w:r>
      <w:r w:rsidR="00F05873">
        <w:rPr>
          <w:lang w:val="en-GB"/>
        </w:rPr>
        <w:t>s</w:t>
      </w:r>
      <w:r w:rsidR="000833BF">
        <w:rPr>
          <w:lang w:val="en-GB"/>
        </w:rPr>
        <w:t>” option</w:t>
      </w:r>
      <w:r w:rsidR="002D7946" w:rsidRPr="000833BF">
        <w:rPr>
          <w:lang w:val="en-GB"/>
        </w:rPr>
        <w:t>.</w:t>
      </w:r>
      <w:r w:rsidR="002D7946">
        <w:rPr>
          <w:lang w:val="en-GB"/>
        </w:rPr>
        <w:t xml:space="preserve"> </w:t>
      </w:r>
    </w:p>
    <w:p w14:paraId="427B49BC" w14:textId="2A8B2B68" w:rsidR="00AF01D9" w:rsidRDefault="00F05873" w:rsidP="00DC447F">
      <w:pPr>
        <w:keepNext/>
        <w:jc w:val="center"/>
        <w:rPr>
          <w:lang w:val="en-GB"/>
        </w:rPr>
      </w:pPr>
      <w:r>
        <w:rPr>
          <w:noProof/>
          <w:lang w:val="en-GB"/>
        </w:rPr>
        <w:drawing>
          <wp:inline distT="0" distB="0" distL="0" distR="0" wp14:anchorId="380CFA9D" wp14:editId="0042B407">
            <wp:extent cx="5665054" cy="3914997"/>
            <wp:effectExtent l="19050" t="19050" r="12065" b="28575"/>
            <wp:docPr id="20" name="Picture 2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 email&#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5696349" cy="3936624"/>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7B7A0968" w14:textId="0B6DB7C6" w:rsidR="00AF01D9" w:rsidRPr="00AF01D9" w:rsidRDefault="00AF01D9" w:rsidP="00B07894">
      <w:pPr>
        <w:pStyle w:val="Caption"/>
      </w:pPr>
      <w:bookmarkStart w:id="88" w:name="_Toc100563808"/>
      <w:r>
        <w:t xml:space="preserve">Figure </w:t>
      </w:r>
      <w:r>
        <w:fldChar w:fldCharType="begin"/>
      </w:r>
      <w:r>
        <w:instrText>SEQ Figure \* ARABIC</w:instrText>
      </w:r>
      <w:r>
        <w:fldChar w:fldCharType="separate"/>
      </w:r>
      <w:r w:rsidR="001A35E9">
        <w:rPr>
          <w:noProof/>
        </w:rPr>
        <w:t>27</w:t>
      </w:r>
      <w:r>
        <w:fldChar w:fldCharType="end"/>
      </w:r>
      <w:r>
        <w:t xml:space="preserve"> – Translation menu/ Job</w:t>
      </w:r>
      <w:r w:rsidR="00442392">
        <w:t>s</w:t>
      </w:r>
      <w:bookmarkEnd w:id="88"/>
    </w:p>
    <w:p w14:paraId="3443710A" w14:textId="05FFEBDF" w:rsidR="00442392" w:rsidRDefault="00413CBE" w:rsidP="002D7946">
      <w:pPr>
        <w:rPr>
          <w:lang w:val="en-GB"/>
        </w:rPr>
      </w:pPr>
      <w:r>
        <w:rPr>
          <w:lang w:val="en-GB"/>
        </w:rPr>
        <w:t>The tool presents</w:t>
      </w:r>
      <w:r w:rsidR="002D7946">
        <w:rPr>
          <w:lang w:val="en-GB"/>
        </w:rPr>
        <w:t xml:space="preserve"> </w:t>
      </w:r>
      <w:r w:rsidR="003B256E">
        <w:rPr>
          <w:lang w:val="en-GB"/>
        </w:rPr>
        <w:t xml:space="preserve">the list of </w:t>
      </w:r>
      <w:r w:rsidR="00CF51F7">
        <w:rPr>
          <w:lang w:val="en-GB"/>
        </w:rPr>
        <w:t>jobs</w:t>
      </w:r>
      <w:r w:rsidR="003B256E">
        <w:rPr>
          <w:lang w:val="en-GB"/>
        </w:rPr>
        <w:t xml:space="preserve"> together with a set of </w:t>
      </w:r>
      <w:r w:rsidR="002D7946">
        <w:rPr>
          <w:lang w:val="en-GB"/>
        </w:rPr>
        <w:t>details</w:t>
      </w:r>
      <w:r w:rsidR="0039011B">
        <w:rPr>
          <w:lang w:val="en-GB"/>
        </w:rPr>
        <w:t xml:space="preserve"> in different columns: </w:t>
      </w:r>
      <w:r w:rsidR="000B2315">
        <w:rPr>
          <w:lang w:val="en-GB"/>
        </w:rPr>
        <w:t>Source</w:t>
      </w:r>
      <w:r w:rsidR="00DB220A">
        <w:rPr>
          <w:lang w:val="en-GB"/>
        </w:rPr>
        <w:t xml:space="preserve"> (From)</w:t>
      </w:r>
      <w:r w:rsidR="000B2315">
        <w:rPr>
          <w:lang w:val="en-GB"/>
        </w:rPr>
        <w:t xml:space="preserve"> and target languages</w:t>
      </w:r>
      <w:r w:rsidR="00DB220A">
        <w:rPr>
          <w:lang w:val="en-GB"/>
        </w:rPr>
        <w:t xml:space="preserve"> (To)</w:t>
      </w:r>
      <w:r w:rsidR="000B2315">
        <w:rPr>
          <w:lang w:val="en-GB"/>
        </w:rPr>
        <w:t xml:space="preserve">, provider name, </w:t>
      </w:r>
      <w:r w:rsidR="00BC79E7">
        <w:rPr>
          <w:lang w:val="en-GB"/>
        </w:rPr>
        <w:t>progress</w:t>
      </w:r>
      <w:r w:rsidR="00B058D1">
        <w:rPr>
          <w:lang w:val="en-GB"/>
        </w:rPr>
        <w:t xml:space="preserve"> of the job, </w:t>
      </w:r>
      <w:r w:rsidR="000B2315">
        <w:rPr>
          <w:lang w:val="en-GB"/>
        </w:rPr>
        <w:t xml:space="preserve">number of </w:t>
      </w:r>
      <w:proofErr w:type="gramStart"/>
      <w:r w:rsidR="000B2315">
        <w:rPr>
          <w:lang w:val="en-GB"/>
        </w:rPr>
        <w:t>words</w:t>
      </w:r>
      <w:r w:rsidR="00B058D1">
        <w:rPr>
          <w:lang w:val="en-GB"/>
        </w:rPr>
        <w:t xml:space="preserve">, </w:t>
      </w:r>
      <w:r w:rsidR="000B2315">
        <w:rPr>
          <w:lang w:val="en-GB"/>
        </w:rPr>
        <w:t xml:space="preserve"> tags</w:t>
      </w:r>
      <w:proofErr w:type="gramEnd"/>
      <w:r w:rsidR="000B2315">
        <w:rPr>
          <w:lang w:val="en-GB"/>
        </w:rPr>
        <w:t>, date of</w:t>
      </w:r>
      <w:r w:rsidR="00B058D1">
        <w:rPr>
          <w:lang w:val="en-GB"/>
        </w:rPr>
        <w:t xml:space="preserve"> la</w:t>
      </w:r>
      <w:r w:rsidR="000C7894">
        <w:rPr>
          <w:lang w:val="en-GB"/>
        </w:rPr>
        <w:t>test</w:t>
      </w:r>
      <w:r w:rsidR="000B2315">
        <w:rPr>
          <w:lang w:val="en-GB"/>
        </w:rPr>
        <w:t xml:space="preserve"> modification and an </w:t>
      </w:r>
      <w:r w:rsidR="00745186">
        <w:rPr>
          <w:lang w:val="en-GB"/>
        </w:rPr>
        <w:t>operations</w:t>
      </w:r>
      <w:r w:rsidR="000B2315">
        <w:rPr>
          <w:lang w:val="en-GB"/>
        </w:rPr>
        <w:t xml:space="preserve"> menu on the right. </w:t>
      </w:r>
    </w:p>
    <w:p w14:paraId="323CA985" w14:textId="20376D7D" w:rsidR="00442392" w:rsidRDefault="00442392" w:rsidP="0026540F">
      <w:pPr>
        <w:keepNext/>
        <w:rPr>
          <w:lang w:val="en-GB"/>
        </w:rPr>
      </w:pPr>
      <w:r w:rsidRPr="00442392">
        <w:rPr>
          <w:noProof/>
          <w:lang w:val="en-GB"/>
        </w:rPr>
        <w:drawing>
          <wp:inline distT="0" distB="0" distL="0" distR="0" wp14:anchorId="097013CE" wp14:editId="4810561A">
            <wp:extent cx="5709826" cy="1904753"/>
            <wp:effectExtent l="19050" t="19050" r="24765" b="19685"/>
            <wp:docPr id="21" name="Picture 2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application&#10;&#10;Description automatically generated"/>
                    <pic:cNvPicPr/>
                  </pic:nvPicPr>
                  <pic:blipFill rotWithShape="1">
                    <a:blip r:embed="rId40"/>
                    <a:srcRect b="12369"/>
                    <a:stretch/>
                  </pic:blipFill>
                  <pic:spPr bwMode="auto">
                    <a:xfrm>
                      <a:off x="0" y="0"/>
                      <a:ext cx="5714523" cy="1906320"/>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4EAEB002" w14:textId="6954D800" w:rsidR="00442392" w:rsidRPr="00AF01D9" w:rsidRDefault="00442392" w:rsidP="00B07894">
      <w:pPr>
        <w:pStyle w:val="Caption"/>
      </w:pPr>
      <w:bookmarkStart w:id="89" w:name="_Toc100563809"/>
      <w:r>
        <w:t xml:space="preserve">Figure </w:t>
      </w:r>
      <w:r>
        <w:fldChar w:fldCharType="begin"/>
      </w:r>
      <w:r>
        <w:instrText>SEQ Figure \* ARABIC</w:instrText>
      </w:r>
      <w:r>
        <w:fldChar w:fldCharType="separate"/>
      </w:r>
      <w:r w:rsidR="001A35E9">
        <w:rPr>
          <w:noProof/>
        </w:rPr>
        <w:t>28</w:t>
      </w:r>
      <w:r>
        <w:fldChar w:fldCharType="end"/>
      </w:r>
      <w:r>
        <w:t xml:space="preserve"> – Translation menu/ Jobs</w:t>
      </w:r>
      <w:r w:rsidR="00CF51F7">
        <w:t xml:space="preserve">/ </w:t>
      </w:r>
      <w:r w:rsidR="0026540F">
        <w:t>List</w:t>
      </w:r>
      <w:bookmarkEnd w:id="89"/>
    </w:p>
    <w:p w14:paraId="7630B746" w14:textId="469AB33F" w:rsidR="0034617C" w:rsidRDefault="0034617C" w:rsidP="0034617C">
      <w:pPr>
        <w:pStyle w:val="ListParagraph"/>
      </w:pPr>
      <w:r>
        <w:t xml:space="preserve">You can filter items out by state, source and target language </w:t>
      </w:r>
      <w:r w:rsidR="0026540F">
        <w:t xml:space="preserve">and provider </w:t>
      </w:r>
      <w:r>
        <w:t>for a quicker search.</w:t>
      </w:r>
    </w:p>
    <w:p w14:paraId="75A429AD" w14:textId="2AC08BF5" w:rsidR="0026540F" w:rsidRDefault="0026540F" w:rsidP="00DC447F">
      <w:pPr>
        <w:pStyle w:val="ListParagraph"/>
        <w:keepNext/>
        <w:numPr>
          <w:ilvl w:val="0"/>
          <w:numId w:val="0"/>
        </w:numPr>
        <w:ind w:left="720"/>
      </w:pPr>
      <w:r w:rsidRPr="0026540F">
        <w:rPr>
          <w:noProof/>
        </w:rPr>
        <w:lastRenderedPageBreak/>
        <w:drawing>
          <wp:inline distT="0" distB="0" distL="0" distR="0" wp14:anchorId="37C60FFE" wp14:editId="546F0579">
            <wp:extent cx="5250971" cy="2112955"/>
            <wp:effectExtent l="19050" t="19050" r="26035" b="20955"/>
            <wp:docPr id="22" name="Picture 2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text, application&#10;&#10;Description automatically generated"/>
                    <pic:cNvPicPr/>
                  </pic:nvPicPr>
                  <pic:blipFill>
                    <a:blip r:embed="rId41"/>
                    <a:stretch>
                      <a:fillRect/>
                    </a:stretch>
                  </pic:blipFill>
                  <pic:spPr>
                    <a:xfrm>
                      <a:off x="0" y="0"/>
                      <a:ext cx="5270104" cy="2120654"/>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226DA799" w14:textId="6848F88F" w:rsidR="00442392" w:rsidRPr="0026540F" w:rsidRDefault="0026540F" w:rsidP="00B07894">
      <w:pPr>
        <w:pStyle w:val="Caption"/>
      </w:pPr>
      <w:bookmarkStart w:id="90" w:name="_Toc100563810"/>
      <w:r>
        <w:t xml:space="preserve">Figure </w:t>
      </w:r>
      <w:r>
        <w:fldChar w:fldCharType="begin"/>
      </w:r>
      <w:r>
        <w:instrText>SEQ Figure \* ARABIC</w:instrText>
      </w:r>
      <w:r>
        <w:fldChar w:fldCharType="separate"/>
      </w:r>
      <w:r w:rsidR="001A35E9">
        <w:rPr>
          <w:noProof/>
        </w:rPr>
        <w:t>29</w:t>
      </w:r>
      <w:r>
        <w:fldChar w:fldCharType="end"/>
      </w:r>
      <w:r>
        <w:t xml:space="preserve"> – Translation menu/ Jobs/ List/ Filters</w:t>
      </w:r>
      <w:bookmarkEnd w:id="90"/>
    </w:p>
    <w:p w14:paraId="23D7E697" w14:textId="2C0474D4" w:rsidR="0039011B" w:rsidRDefault="00DC61E2" w:rsidP="0039011B">
      <w:pPr>
        <w:pStyle w:val="Heading2"/>
        <w:rPr>
          <w:lang w:val="en-GB"/>
        </w:rPr>
      </w:pPr>
      <w:bookmarkStart w:id="91" w:name="_Toc115091611"/>
      <w:r>
        <w:rPr>
          <w:lang w:val="en-GB"/>
        </w:rPr>
        <w:t>Job status</w:t>
      </w:r>
      <w:bookmarkEnd w:id="91"/>
      <w:r w:rsidR="00A64A2A">
        <w:rPr>
          <w:lang w:val="en-GB"/>
        </w:rPr>
        <w:t xml:space="preserve"> </w:t>
      </w:r>
    </w:p>
    <w:p w14:paraId="40167D83" w14:textId="041958B1" w:rsidR="002D7946" w:rsidRDefault="002D7946" w:rsidP="002D7946">
      <w:pPr>
        <w:rPr>
          <w:lang w:val="en-GB"/>
        </w:rPr>
      </w:pPr>
      <w:r w:rsidRPr="006964FD">
        <w:rPr>
          <w:lang w:val="en-GB"/>
        </w:rPr>
        <w:t xml:space="preserve">The translation status is displayed in the PROGRESS </w:t>
      </w:r>
      <w:proofErr w:type="gramStart"/>
      <w:r w:rsidRPr="006964FD">
        <w:rPr>
          <w:lang w:val="en-GB"/>
        </w:rPr>
        <w:t>column</w:t>
      </w:r>
      <w:proofErr w:type="gramEnd"/>
      <w:r w:rsidRPr="006964FD">
        <w:rPr>
          <w:lang w:val="en-GB"/>
        </w:rPr>
        <w:t xml:space="preserve"> and it is controlled by </w:t>
      </w:r>
      <w:r w:rsidR="0039011B">
        <w:rPr>
          <w:lang w:val="en-GB"/>
        </w:rPr>
        <w:t xml:space="preserve">the </w:t>
      </w:r>
      <w:r w:rsidRPr="006964FD">
        <w:rPr>
          <w:lang w:val="en-GB"/>
        </w:rPr>
        <w:t xml:space="preserve">TMGMT. </w:t>
      </w:r>
    </w:p>
    <w:p w14:paraId="42AFE99F" w14:textId="7AD1D4EB" w:rsidR="00B25499" w:rsidRDefault="00B25499" w:rsidP="002D7946">
      <w:pPr>
        <w:rPr>
          <w:lang w:val="en-GB"/>
        </w:rPr>
      </w:pPr>
      <w:r>
        <w:rPr>
          <w:noProof/>
          <w:lang w:val="en-GB"/>
        </w:rPr>
        <w:drawing>
          <wp:inline distT="0" distB="0" distL="0" distR="0" wp14:anchorId="5EE22458" wp14:editId="7AB8FDDF">
            <wp:extent cx="5731510" cy="2637155"/>
            <wp:effectExtent l="19050" t="19050" r="21590" b="10795"/>
            <wp:docPr id="23" name="Picture 23"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 table&#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31510" cy="2637155"/>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3FD27E2F" w14:textId="51E06A95" w:rsidR="00C01AFF" w:rsidRDefault="00C01AFF" w:rsidP="00B07894">
      <w:pPr>
        <w:pStyle w:val="Caption"/>
      </w:pPr>
      <w:bookmarkStart w:id="92" w:name="_Toc100563811"/>
      <w:r>
        <w:t xml:space="preserve">Figure </w:t>
      </w:r>
      <w:r>
        <w:fldChar w:fldCharType="begin"/>
      </w:r>
      <w:r>
        <w:instrText>SEQ Figure \* ARABIC</w:instrText>
      </w:r>
      <w:r>
        <w:fldChar w:fldCharType="separate"/>
      </w:r>
      <w:r w:rsidR="001A35E9">
        <w:rPr>
          <w:noProof/>
        </w:rPr>
        <w:t>30</w:t>
      </w:r>
      <w:r>
        <w:fldChar w:fldCharType="end"/>
      </w:r>
      <w:r>
        <w:t xml:space="preserve"> – Translation menu/ Job items/ Progress column</w:t>
      </w:r>
      <w:bookmarkEnd w:id="92"/>
    </w:p>
    <w:p w14:paraId="5F70FFF7" w14:textId="0D1891CE" w:rsidR="001240B1" w:rsidRPr="001240B1" w:rsidRDefault="001240B1" w:rsidP="001240B1">
      <w:r>
        <w:rPr>
          <w:lang w:val="en-GB"/>
        </w:rPr>
        <w:t xml:space="preserve">You can see any of </w:t>
      </w:r>
      <w:proofErr w:type="gramStart"/>
      <w:r>
        <w:rPr>
          <w:lang w:val="en-GB"/>
        </w:rPr>
        <w:t>these status</w:t>
      </w:r>
      <w:proofErr w:type="gramEnd"/>
      <w:r>
        <w:rPr>
          <w:lang w:val="en-GB"/>
        </w:rPr>
        <w:t>:</w:t>
      </w:r>
    </w:p>
    <w:p w14:paraId="3B79E7B6" w14:textId="642901D3" w:rsidR="002D7946" w:rsidRPr="006D0E6A" w:rsidRDefault="002D7946" w:rsidP="00BD41A9">
      <w:pPr>
        <w:pStyle w:val="ListParagraph"/>
      </w:pPr>
      <w:r>
        <w:t>Unprocessed</w:t>
      </w:r>
      <w:r w:rsidR="0039011B">
        <w:t xml:space="preserve">: </w:t>
      </w:r>
      <w:r w:rsidRPr="007D6BB7">
        <w:t>Project is not yet configured or started.</w:t>
      </w:r>
    </w:p>
    <w:p w14:paraId="0477496D" w14:textId="73BF559F" w:rsidR="002D7946" w:rsidRDefault="002D7946" w:rsidP="00BD41A9">
      <w:pPr>
        <w:pStyle w:val="ListParagraph"/>
      </w:pPr>
      <w:r w:rsidRPr="00C33774">
        <w:t>Pending</w:t>
      </w:r>
      <w:r w:rsidR="0039011B">
        <w:t xml:space="preserve">: </w:t>
      </w:r>
      <w:r>
        <w:t>The translation is still in progress at LanguageWire.</w:t>
      </w:r>
    </w:p>
    <w:p w14:paraId="70CF7B91" w14:textId="17A232A6" w:rsidR="002D7946" w:rsidRDefault="002D7946" w:rsidP="00BD41A9">
      <w:pPr>
        <w:pStyle w:val="ListParagraph"/>
      </w:pPr>
      <w:r w:rsidRPr="00C33774">
        <w:t>Translated</w:t>
      </w:r>
      <w:r w:rsidR="0039011B">
        <w:t xml:space="preserve">: </w:t>
      </w:r>
      <w:r>
        <w:t>The translated content is delivered by the connector.</w:t>
      </w:r>
    </w:p>
    <w:p w14:paraId="0708FC24" w14:textId="6C9EFBAC" w:rsidR="002D7946" w:rsidRPr="006D0E6A" w:rsidRDefault="002D7946" w:rsidP="00BD41A9">
      <w:pPr>
        <w:pStyle w:val="ListParagraph"/>
      </w:pPr>
      <w:r w:rsidRPr="00C33774">
        <w:t>Reviewed</w:t>
      </w:r>
      <w:r w:rsidR="0039011B">
        <w:t xml:space="preserve">: </w:t>
      </w:r>
      <w:r>
        <w:t>Translated content is checked and approved in Drupal.</w:t>
      </w:r>
    </w:p>
    <w:p w14:paraId="7AE92DA5" w14:textId="7F51DBCD" w:rsidR="002D7946" w:rsidRDefault="002D7946" w:rsidP="00BD41A9">
      <w:pPr>
        <w:pStyle w:val="ListParagraph"/>
      </w:pPr>
      <w:r w:rsidRPr="00C33774">
        <w:t>Accepted</w:t>
      </w:r>
      <w:r w:rsidR="0039011B">
        <w:t xml:space="preserve">: </w:t>
      </w:r>
      <w:r>
        <w:t>Translated content is accepted and published.</w:t>
      </w:r>
    </w:p>
    <w:p w14:paraId="51ECC6C9" w14:textId="451AB122" w:rsidR="00C01AFF" w:rsidRPr="00C01AFF" w:rsidRDefault="0076727E" w:rsidP="00C01AFF">
      <w:r>
        <w:lastRenderedPageBreak/>
        <w:t>On top of that, each color block represents the progression of the job</w:t>
      </w:r>
      <w:r w:rsidR="005B1B13">
        <w:t>, c</w:t>
      </w:r>
      <w:r w:rsidR="00C01AFF">
        <w:t xml:space="preserve">heck the legend at the right-bottom side, for </w:t>
      </w:r>
      <w:r w:rsidR="001B288A">
        <w:t>each color meaning</w:t>
      </w:r>
      <w:r w:rsidR="00C01AFF">
        <w:t xml:space="preserve">. </w:t>
      </w:r>
    </w:p>
    <w:p w14:paraId="68E4DFF6" w14:textId="4B78BBE3" w:rsidR="003737FB" w:rsidRDefault="003E446A" w:rsidP="003737FB">
      <w:pPr>
        <w:pStyle w:val="Heading2"/>
        <w:rPr>
          <w:lang w:val="en-GB"/>
        </w:rPr>
      </w:pPr>
      <w:bookmarkStart w:id="93" w:name="_Toc115091612"/>
      <w:r>
        <w:rPr>
          <w:lang w:val="en-GB"/>
        </w:rPr>
        <w:t>Operations</w:t>
      </w:r>
      <w:r w:rsidR="00992290">
        <w:rPr>
          <w:lang w:val="en-GB"/>
        </w:rPr>
        <w:t xml:space="preserve"> - Manage</w:t>
      </w:r>
      <w:bookmarkEnd w:id="93"/>
    </w:p>
    <w:p w14:paraId="5BF811B4" w14:textId="42301EB0" w:rsidR="00701C7C" w:rsidRDefault="001A1BF5" w:rsidP="005129AB">
      <w:pPr>
        <w:rPr>
          <w:lang w:val="en-GB"/>
        </w:rPr>
      </w:pPr>
      <w:r>
        <w:rPr>
          <w:lang w:val="en-GB"/>
        </w:rPr>
        <w:t>From the Operations</w:t>
      </w:r>
      <w:r w:rsidR="00A24439">
        <w:rPr>
          <w:lang w:val="en-GB"/>
        </w:rPr>
        <w:t xml:space="preserve"> </w:t>
      </w:r>
      <w:r w:rsidR="003A2620">
        <w:rPr>
          <w:lang w:val="en-GB"/>
        </w:rPr>
        <w:t>column</w:t>
      </w:r>
      <w:r w:rsidR="00A24439">
        <w:rPr>
          <w:lang w:val="en-GB"/>
        </w:rPr>
        <w:t xml:space="preserve"> </w:t>
      </w:r>
      <w:r w:rsidR="00992290">
        <w:rPr>
          <w:lang w:val="en-GB"/>
        </w:rPr>
        <w:t xml:space="preserve">located on the right side, </w:t>
      </w:r>
      <w:r w:rsidR="00A24439">
        <w:rPr>
          <w:lang w:val="en-GB"/>
        </w:rPr>
        <w:t xml:space="preserve">you can </w:t>
      </w:r>
      <w:r w:rsidR="00F13C35">
        <w:rPr>
          <w:lang w:val="en-GB"/>
        </w:rPr>
        <w:t>submit your jobs</w:t>
      </w:r>
      <w:r w:rsidR="003A2620">
        <w:rPr>
          <w:lang w:val="en-GB"/>
        </w:rPr>
        <w:t xml:space="preserve"> directly</w:t>
      </w:r>
      <w:r w:rsidR="00F13C35">
        <w:rPr>
          <w:lang w:val="en-GB"/>
        </w:rPr>
        <w:t xml:space="preserve"> </w:t>
      </w:r>
      <w:r w:rsidR="00992290">
        <w:rPr>
          <w:lang w:val="en-GB"/>
        </w:rPr>
        <w:t>but</w:t>
      </w:r>
      <w:r w:rsidR="00F13C35">
        <w:rPr>
          <w:lang w:val="en-GB"/>
        </w:rPr>
        <w:t xml:space="preserve"> also verify </w:t>
      </w:r>
      <w:r w:rsidR="00992290">
        <w:rPr>
          <w:lang w:val="en-GB"/>
        </w:rPr>
        <w:t>all the</w:t>
      </w:r>
      <w:r w:rsidR="003A2620">
        <w:rPr>
          <w:lang w:val="en-GB"/>
        </w:rPr>
        <w:t xml:space="preserve"> job</w:t>
      </w:r>
      <w:r w:rsidR="005129AB">
        <w:rPr>
          <w:lang w:val="en-GB"/>
        </w:rPr>
        <w:t xml:space="preserve"> details</w:t>
      </w:r>
      <w:r w:rsidR="00992290">
        <w:rPr>
          <w:lang w:val="en-GB"/>
        </w:rPr>
        <w:t>, using the option “Manage”</w:t>
      </w:r>
    </w:p>
    <w:p w14:paraId="12DD8C24" w14:textId="77777777" w:rsidR="00D476D1" w:rsidRDefault="00D476D1" w:rsidP="00D476D1">
      <w:pPr>
        <w:pStyle w:val="Listitems"/>
        <w:keepNext/>
        <w:numPr>
          <w:ilvl w:val="0"/>
          <w:numId w:val="0"/>
        </w:numPr>
      </w:pPr>
      <w:r w:rsidRPr="00AA7EF8">
        <w:rPr>
          <w:noProof/>
        </w:rPr>
        <w:drawing>
          <wp:inline distT="0" distB="0" distL="0" distR="0" wp14:anchorId="76D58343" wp14:editId="78198A63">
            <wp:extent cx="5708171" cy="1710680"/>
            <wp:effectExtent l="19050" t="19050" r="26035" b="23495"/>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a:blip r:embed="rId43"/>
                    <a:stretch>
                      <a:fillRect/>
                    </a:stretch>
                  </pic:blipFill>
                  <pic:spPr>
                    <a:xfrm>
                      <a:off x="0" y="0"/>
                      <a:ext cx="5757871" cy="1725574"/>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423C001F" w14:textId="2050B93C" w:rsidR="00D476D1" w:rsidRPr="00D476D1" w:rsidRDefault="00D476D1" w:rsidP="00D476D1">
      <w:pPr>
        <w:pStyle w:val="Caption"/>
      </w:pPr>
      <w:bookmarkStart w:id="94" w:name="_Toc100563812"/>
      <w:r w:rsidRPr="00B62D10">
        <w:t xml:space="preserve">Figure </w:t>
      </w:r>
      <w:r w:rsidRPr="00B62D10">
        <w:fldChar w:fldCharType="begin"/>
      </w:r>
      <w:r w:rsidRPr="00B62D10">
        <w:instrText>SEQ Figure \* ARABIC</w:instrText>
      </w:r>
      <w:r w:rsidRPr="00B62D10">
        <w:fldChar w:fldCharType="separate"/>
      </w:r>
      <w:r w:rsidR="001A35E9">
        <w:rPr>
          <w:noProof/>
        </w:rPr>
        <w:t>31</w:t>
      </w:r>
      <w:r w:rsidRPr="00B62D10">
        <w:fldChar w:fldCharType="end"/>
      </w:r>
      <w:r w:rsidRPr="00B62D10">
        <w:t xml:space="preserve"> – Translation menu/ Jobs</w:t>
      </w:r>
      <w:r>
        <w:t>/ Manage option</w:t>
      </w:r>
      <w:bookmarkEnd w:id="94"/>
    </w:p>
    <w:p w14:paraId="70C366EB" w14:textId="584DB3A4" w:rsidR="00B62D10" w:rsidRDefault="00D476D1" w:rsidP="00D476D1">
      <w:pPr>
        <w:pStyle w:val="Listitems"/>
        <w:numPr>
          <w:ilvl w:val="0"/>
          <w:numId w:val="18"/>
        </w:numPr>
      </w:pPr>
      <w:r>
        <w:t>C</w:t>
      </w:r>
      <w:r w:rsidR="008102E1" w:rsidRPr="00B62D10">
        <w:t>heck t</w:t>
      </w:r>
      <w:r w:rsidR="00923E97" w:rsidRPr="00B62D10">
        <w:t>hose</w:t>
      </w:r>
      <w:r>
        <w:t xml:space="preserve"> jobs</w:t>
      </w:r>
      <w:r w:rsidR="00923E97" w:rsidRPr="00B62D10">
        <w:t xml:space="preserve"> “in progress”</w:t>
      </w:r>
      <w:r w:rsidR="008102E1" w:rsidRPr="00B62D10">
        <w:t xml:space="preserve"> </w:t>
      </w:r>
      <w:r w:rsidR="005129AB">
        <w:t xml:space="preserve">(blue) </w:t>
      </w:r>
      <w:r w:rsidR="008102E1" w:rsidRPr="00B62D10">
        <w:t xml:space="preserve">and click on </w:t>
      </w:r>
      <w:r w:rsidR="006449E2" w:rsidRPr="00B62D10">
        <w:t xml:space="preserve">the right side </w:t>
      </w:r>
      <w:r w:rsidR="008102E1" w:rsidRPr="00B62D10">
        <w:t>“Manage”</w:t>
      </w:r>
      <w:r w:rsidR="006449E2" w:rsidRPr="00B62D10">
        <w:t xml:space="preserve"> </w:t>
      </w:r>
      <w:r w:rsidR="00923E97" w:rsidRPr="00B62D10">
        <w:t>button</w:t>
      </w:r>
      <w:r w:rsidR="00B62D10" w:rsidRPr="00B62D10">
        <w:t xml:space="preserve"> of the relevant item</w:t>
      </w:r>
      <w:r>
        <w:t xml:space="preserve"> to access to the job details.</w:t>
      </w:r>
    </w:p>
    <w:p w14:paraId="7D371D5F" w14:textId="768F96B2" w:rsidR="000A73A0" w:rsidRDefault="00D73006" w:rsidP="00D476D1">
      <w:pPr>
        <w:ind w:left="720"/>
      </w:pPr>
      <w:r w:rsidRPr="00D73006">
        <w:rPr>
          <w:noProof/>
        </w:rPr>
        <w:drawing>
          <wp:inline distT="0" distB="0" distL="0" distR="0" wp14:anchorId="7D951057" wp14:editId="42DAC082">
            <wp:extent cx="5253099" cy="1995083"/>
            <wp:effectExtent l="19050" t="19050" r="24130" b="24765"/>
            <wp:docPr id="26" name="Picture 2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 application, email&#10;&#10;Description automatically generated"/>
                    <pic:cNvPicPr/>
                  </pic:nvPicPr>
                  <pic:blipFill>
                    <a:blip r:embed="rId44"/>
                    <a:stretch>
                      <a:fillRect/>
                    </a:stretch>
                  </pic:blipFill>
                  <pic:spPr>
                    <a:xfrm>
                      <a:off x="0" y="0"/>
                      <a:ext cx="5276816" cy="2004090"/>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0DBA9EA9" w14:textId="44BF1385" w:rsidR="000A73A0" w:rsidRPr="000A73A0" w:rsidRDefault="000A73A0" w:rsidP="00FF0299">
      <w:pPr>
        <w:pStyle w:val="Caption"/>
      </w:pPr>
      <w:bookmarkStart w:id="95" w:name="_Toc100563813"/>
      <w:r w:rsidRPr="00B62D10">
        <w:t xml:space="preserve">Figure </w:t>
      </w:r>
      <w:r w:rsidRPr="00B62D10">
        <w:fldChar w:fldCharType="begin"/>
      </w:r>
      <w:r w:rsidRPr="00B62D10">
        <w:instrText>SEQ Figure \* ARABIC</w:instrText>
      </w:r>
      <w:r w:rsidRPr="00B62D10">
        <w:fldChar w:fldCharType="separate"/>
      </w:r>
      <w:r w:rsidR="001A35E9">
        <w:rPr>
          <w:noProof/>
        </w:rPr>
        <w:t>32</w:t>
      </w:r>
      <w:r w:rsidRPr="00B62D10">
        <w:fldChar w:fldCharType="end"/>
      </w:r>
      <w:r w:rsidRPr="00B62D10">
        <w:t xml:space="preserve"> – Translation menu/ Jobs</w:t>
      </w:r>
      <w:r>
        <w:t>/ Manage/</w:t>
      </w:r>
      <w:r w:rsidR="00FF0299">
        <w:t xml:space="preserve"> Details</w:t>
      </w:r>
      <w:bookmarkEnd w:id="95"/>
    </w:p>
    <w:p w14:paraId="66309FC4" w14:textId="30EC7576" w:rsidR="00180C54" w:rsidRDefault="00FF0299" w:rsidP="00D476D1">
      <w:pPr>
        <w:pStyle w:val="Listitems"/>
        <w:rPr>
          <w:rFonts w:asciiTheme="minorHAnsi" w:eastAsiaTheme="minorEastAsia" w:hAnsiTheme="minorHAnsi" w:cstheme="minorBidi"/>
          <w:szCs w:val="22"/>
        </w:rPr>
      </w:pPr>
      <w:r>
        <w:t xml:space="preserve">Expand the </w:t>
      </w:r>
      <w:r w:rsidR="00F872BD">
        <w:t>“PROVIDER INFORMATION”</w:t>
      </w:r>
      <w:r>
        <w:t xml:space="preserve"> section to see</w:t>
      </w:r>
      <w:r w:rsidR="00BA4446">
        <w:t xml:space="preserve"> specific </w:t>
      </w:r>
      <w:r w:rsidR="007D7B9A">
        <w:t xml:space="preserve">LW platform </w:t>
      </w:r>
      <w:r w:rsidR="00BA4446">
        <w:t>details</w:t>
      </w:r>
      <w:r w:rsidR="007D7B9A">
        <w:t>.</w:t>
      </w:r>
      <w:r w:rsidR="00180C54">
        <w:t xml:space="preserve"> By </w:t>
      </w:r>
      <w:proofErr w:type="gramStart"/>
      <w:r w:rsidR="00180C54">
        <w:t>default</w:t>
      </w:r>
      <w:proofErr w:type="gramEnd"/>
      <w:r w:rsidR="00180C54">
        <w:t xml:space="preserve"> th</w:t>
      </w:r>
      <w:r w:rsidR="00D476D1">
        <w:t>e following</w:t>
      </w:r>
      <w:r w:rsidR="00180C54">
        <w:t xml:space="preserve"> info is provided: </w:t>
      </w:r>
    </w:p>
    <w:p w14:paraId="431F4AD6" w14:textId="2AE82384" w:rsidR="00165E9A" w:rsidRDefault="00165E9A" w:rsidP="00165E9A">
      <w:pPr>
        <w:pStyle w:val="ListParagraph"/>
      </w:pPr>
      <w:r>
        <w:t>The internal project number (Correlation ID), which is not of use to the Translator.</w:t>
      </w:r>
    </w:p>
    <w:p w14:paraId="7920C24A" w14:textId="642D714F" w:rsidR="00165E9A" w:rsidRDefault="00165E9A" w:rsidP="00165E9A">
      <w:pPr>
        <w:pStyle w:val="ListParagraph"/>
      </w:pPr>
      <w:r>
        <w:t>The status of the project</w:t>
      </w:r>
      <w:r w:rsidR="003F5C81">
        <w:t xml:space="preserve"> (usually uploading or validating</w:t>
      </w:r>
      <w:r w:rsidR="000C768F">
        <w:t xml:space="preserve"> in first place</w:t>
      </w:r>
      <w:r w:rsidR="003F5C81">
        <w:t>).</w:t>
      </w:r>
      <w:r w:rsidR="000C768F">
        <w:t xml:space="preserve"> </w:t>
      </w:r>
      <w:proofErr w:type="gramStart"/>
      <w:r w:rsidR="000C768F">
        <w:t>The ”Project</w:t>
      </w:r>
      <w:proofErr w:type="gramEnd"/>
      <w:r w:rsidR="000C768F">
        <w:t xml:space="preserve"> Status” does indicate how the project is progressing.</w:t>
      </w:r>
    </w:p>
    <w:p w14:paraId="54F0A634" w14:textId="610F0194" w:rsidR="00E77560" w:rsidRDefault="00E77560" w:rsidP="00E77560">
      <w:pPr>
        <w:ind w:left="720"/>
      </w:pPr>
      <w:r>
        <w:rPr>
          <w:noProof/>
        </w:rPr>
        <w:lastRenderedPageBreak/>
        <w:drawing>
          <wp:inline distT="0" distB="0" distL="0" distR="0" wp14:anchorId="17BC7CF6" wp14:editId="378F8C42">
            <wp:extent cx="5250815" cy="1954076"/>
            <wp:effectExtent l="19050" t="19050" r="26035" b="27305"/>
            <wp:docPr id="28" name="Picture 2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262639" cy="1958476"/>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72217BC7" w14:textId="018D8384" w:rsidR="00E77560" w:rsidRDefault="00E77560" w:rsidP="00E77560">
      <w:pPr>
        <w:pStyle w:val="Caption"/>
      </w:pPr>
      <w:bookmarkStart w:id="96" w:name="_Toc100563814"/>
      <w:r w:rsidRPr="00B62D10">
        <w:t xml:space="preserve">Figure </w:t>
      </w:r>
      <w:r w:rsidRPr="00B62D10">
        <w:fldChar w:fldCharType="begin"/>
      </w:r>
      <w:r w:rsidRPr="00B62D10">
        <w:instrText>SEQ Figure \* ARABIC</w:instrText>
      </w:r>
      <w:r w:rsidRPr="00B62D10">
        <w:fldChar w:fldCharType="separate"/>
      </w:r>
      <w:r w:rsidR="001A35E9">
        <w:rPr>
          <w:noProof/>
        </w:rPr>
        <w:t>33</w:t>
      </w:r>
      <w:r w:rsidRPr="00B62D10">
        <w:fldChar w:fldCharType="end"/>
      </w:r>
      <w:r w:rsidRPr="00B62D10">
        <w:t xml:space="preserve"> – Translation menu/ Jobs</w:t>
      </w:r>
      <w:r>
        <w:t xml:space="preserve">/ Manage option/ </w:t>
      </w:r>
      <w:r w:rsidR="00F5030D">
        <w:t>Provider information</w:t>
      </w:r>
      <w:bookmarkEnd w:id="96"/>
    </w:p>
    <w:p w14:paraId="115EC92B" w14:textId="77777777" w:rsidR="001A5B46" w:rsidRPr="001A5B46" w:rsidRDefault="00190C1C" w:rsidP="00190C1C">
      <w:pPr>
        <w:pStyle w:val="ListParagraph"/>
        <w:rPr>
          <w:rFonts w:cstheme="minorBidi"/>
          <w:color w:val="auto"/>
        </w:rPr>
      </w:pPr>
      <w:r>
        <w:t>Once the LW Platform accepts the Project, th</w:t>
      </w:r>
      <w:r w:rsidR="00F5030D">
        <w:t xml:space="preserve">is information </w:t>
      </w:r>
      <w:r>
        <w:t xml:space="preserve">is </w:t>
      </w:r>
      <w:proofErr w:type="gramStart"/>
      <w:r>
        <w:t>updated</w:t>
      </w:r>
      <w:proofErr w:type="gramEnd"/>
      <w:r>
        <w:t xml:space="preserve"> </w:t>
      </w:r>
      <w:r w:rsidR="00F5030D">
        <w:t xml:space="preserve">and </w:t>
      </w:r>
      <w:r w:rsidR="001A5B46">
        <w:t xml:space="preserve">the system presents </w:t>
      </w:r>
      <w:r w:rsidR="00F5030D">
        <w:t>2 extra</w:t>
      </w:r>
      <w:r w:rsidR="001A5B46">
        <w:t xml:space="preserve"> lines</w:t>
      </w:r>
      <w:r>
        <w:t xml:space="preserve">. </w:t>
      </w:r>
    </w:p>
    <w:p w14:paraId="063E6318" w14:textId="77777777" w:rsidR="00504836" w:rsidRDefault="001A5B46" w:rsidP="00504836">
      <w:pPr>
        <w:pStyle w:val="Sub-bulletlist"/>
      </w:pPr>
      <w:r w:rsidRPr="00504836">
        <w:t>The Platform ID number</w:t>
      </w:r>
      <w:r w:rsidR="00504836" w:rsidRPr="00504836">
        <w:t>, which is the Project ID in the LW platform, for reference</w:t>
      </w:r>
      <w:r w:rsidR="00504836">
        <w:t>.</w:t>
      </w:r>
    </w:p>
    <w:p w14:paraId="00F5F265" w14:textId="21A0A7A7" w:rsidR="00180C54" w:rsidRDefault="00504836" w:rsidP="00504836">
      <w:pPr>
        <w:pStyle w:val="Sub-bulletlist"/>
      </w:pPr>
      <w:r>
        <w:t>And</w:t>
      </w:r>
      <w:r w:rsidR="001A5B46" w:rsidRPr="00504836">
        <w:t xml:space="preserve"> the URL pointing directly to</w:t>
      </w:r>
      <w:r w:rsidRPr="00504836">
        <w:t xml:space="preserve"> the</w:t>
      </w:r>
      <w:r w:rsidR="00190C1C" w:rsidRPr="00504836">
        <w:t xml:space="preserve"> project on the LW Platform. </w:t>
      </w:r>
    </w:p>
    <w:p w14:paraId="632EF2BA" w14:textId="304F5C54" w:rsidR="002A7EA6" w:rsidRDefault="002A7EA6" w:rsidP="002A7EA6">
      <w:pPr>
        <w:ind w:left="720"/>
      </w:pPr>
      <w:r>
        <w:rPr>
          <w:noProof/>
        </w:rPr>
        <w:drawing>
          <wp:inline distT="0" distB="0" distL="0" distR="0" wp14:anchorId="6F95D4A2" wp14:editId="3E932DCE">
            <wp:extent cx="5253099" cy="2066669"/>
            <wp:effectExtent l="19050" t="19050" r="24130" b="10160"/>
            <wp:docPr id="10" name="Picture 1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 email&#10;&#10;Description automatically generated"/>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277065" cy="2076098"/>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3CCD4F07" w14:textId="5BB036E2" w:rsidR="002A7EA6" w:rsidRDefault="002A7EA6" w:rsidP="00175A2B">
      <w:pPr>
        <w:pStyle w:val="Caption"/>
      </w:pPr>
      <w:bookmarkStart w:id="97" w:name="_Toc100563815"/>
      <w:r w:rsidRPr="00B62D10">
        <w:t xml:space="preserve">Figure </w:t>
      </w:r>
      <w:r w:rsidRPr="00B62D10">
        <w:fldChar w:fldCharType="begin"/>
      </w:r>
      <w:r w:rsidRPr="00B62D10">
        <w:instrText>SEQ Figure \* ARABIC</w:instrText>
      </w:r>
      <w:r w:rsidRPr="00B62D10">
        <w:fldChar w:fldCharType="separate"/>
      </w:r>
      <w:r w:rsidR="001A35E9">
        <w:rPr>
          <w:noProof/>
        </w:rPr>
        <w:t>34</w:t>
      </w:r>
      <w:r w:rsidRPr="00B62D10">
        <w:fldChar w:fldCharType="end"/>
      </w:r>
      <w:r w:rsidRPr="00B62D10">
        <w:t xml:space="preserve"> – Translation menu/ Jobs</w:t>
      </w:r>
      <w:r>
        <w:t>/ Manage/ Provider information/ Project accepted</w:t>
      </w:r>
      <w:bookmarkEnd w:id="97"/>
    </w:p>
    <w:p w14:paraId="291AAB62" w14:textId="49AB6ECD" w:rsidR="009C6D23" w:rsidRDefault="009C6D23" w:rsidP="009C6D23">
      <w:pPr>
        <w:pStyle w:val="ListParagraph"/>
        <w:rPr>
          <w:rFonts w:asciiTheme="minorHAnsi" w:eastAsiaTheme="minorEastAsia" w:hAnsiTheme="minorHAnsi" w:cstheme="minorBidi"/>
          <w:szCs w:val="22"/>
        </w:rPr>
      </w:pPr>
      <w:r>
        <w:t>Once the project is completed, the “R</w:t>
      </w:r>
      <w:r w:rsidRPr="00504836">
        <w:t>eimport project</w:t>
      </w:r>
      <w:r>
        <w:t>” button becomes available</w:t>
      </w:r>
      <w:r w:rsidRPr="00504836">
        <w:t xml:space="preserve">. Refer to section </w:t>
      </w:r>
      <w:r w:rsidRPr="00504836">
        <w:fldChar w:fldCharType="begin"/>
      </w:r>
      <w:r w:rsidRPr="00504836">
        <w:instrText xml:space="preserve"> REF _Ref98328981 \r \h  \* MERGEFORMAT </w:instrText>
      </w:r>
      <w:r w:rsidRPr="00504836">
        <w:fldChar w:fldCharType="separate"/>
      </w:r>
      <w:r w:rsidR="001A35E9">
        <w:t>5.2.1</w:t>
      </w:r>
      <w:r w:rsidRPr="00504836">
        <w:fldChar w:fldCharType="end"/>
      </w:r>
      <w:r w:rsidRPr="00504836">
        <w:t xml:space="preserve"> for more details. </w:t>
      </w:r>
    </w:p>
    <w:p w14:paraId="036FF8DA" w14:textId="1543E487" w:rsidR="00175A2B" w:rsidRDefault="00E9359E" w:rsidP="00175A2B">
      <w:pPr>
        <w:ind w:left="720"/>
      </w:pPr>
      <w:r>
        <w:rPr>
          <w:noProof/>
        </w:rPr>
        <w:lastRenderedPageBreak/>
        <w:drawing>
          <wp:inline distT="0" distB="0" distL="0" distR="0" wp14:anchorId="7A45D7E8" wp14:editId="7F5A9590">
            <wp:extent cx="5249020" cy="2858318"/>
            <wp:effectExtent l="19050" t="19050" r="27940" b="18415"/>
            <wp:docPr id="17" name="Picture 1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ical user interface, text, application&#10;&#10;Description automatically generated"/>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21696" r="47203"/>
                    <a:stretch/>
                  </pic:blipFill>
                  <pic:spPr bwMode="auto">
                    <a:xfrm>
                      <a:off x="0" y="0"/>
                      <a:ext cx="5272581" cy="2871148"/>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6FED735F" w14:textId="57F96116" w:rsidR="00175A2B" w:rsidRPr="00175A2B" w:rsidRDefault="00175A2B" w:rsidP="00175A2B">
      <w:pPr>
        <w:pStyle w:val="Caption"/>
      </w:pPr>
      <w:bookmarkStart w:id="98" w:name="_Toc100563816"/>
      <w:r w:rsidRPr="00B62D10">
        <w:t xml:space="preserve">Figure </w:t>
      </w:r>
      <w:r w:rsidRPr="00B62D10">
        <w:fldChar w:fldCharType="begin"/>
      </w:r>
      <w:r w:rsidRPr="00B62D10">
        <w:instrText>SEQ Figure \* ARABIC</w:instrText>
      </w:r>
      <w:r w:rsidRPr="00B62D10">
        <w:fldChar w:fldCharType="separate"/>
      </w:r>
      <w:r w:rsidR="001A35E9">
        <w:rPr>
          <w:noProof/>
        </w:rPr>
        <w:t>35</w:t>
      </w:r>
      <w:r w:rsidRPr="00B62D10">
        <w:fldChar w:fldCharType="end"/>
      </w:r>
      <w:r w:rsidRPr="00B62D10">
        <w:t xml:space="preserve"> – Translation menu/ Jobs</w:t>
      </w:r>
      <w:r>
        <w:t>/ Manage/ Provider information/ Reimport button</w:t>
      </w:r>
      <w:bookmarkEnd w:id="98"/>
    </w:p>
    <w:p w14:paraId="1ADC8B68" w14:textId="340BB0C1" w:rsidR="00335792" w:rsidRDefault="00165E9A" w:rsidP="00BD41A9">
      <w:pPr>
        <w:pStyle w:val="Listitems"/>
      </w:pPr>
      <w:r>
        <w:t xml:space="preserve">Just below the PROVIDER INFORMATION section, </w:t>
      </w:r>
      <w:r w:rsidR="00E9359E">
        <w:t>expand</w:t>
      </w:r>
      <w:r w:rsidR="00C86AC5">
        <w:t xml:space="preserve"> the</w:t>
      </w:r>
      <w:r w:rsidR="002D7946" w:rsidRPr="003737FB">
        <w:t xml:space="preserve"> TRANSLATION JOB MESSAGES </w:t>
      </w:r>
      <w:r w:rsidR="00C86AC5">
        <w:t>for</w:t>
      </w:r>
      <w:r w:rsidR="00813D40">
        <w:t xml:space="preserve"> a </w:t>
      </w:r>
      <w:r w:rsidR="00B42843">
        <w:t>job progression</w:t>
      </w:r>
      <w:r w:rsidR="00813D40" w:rsidRPr="00813D40">
        <w:t xml:space="preserve"> </w:t>
      </w:r>
      <w:r w:rsidR="00813D40">
        <w:t>follow up</w:t>
      </w:r>
      <w:r w:rsidR="00CD5019">
        <w:t>.</w:t>
      </w:r>
    </w:p>
    <w:p w14:paraId="08E77BA0" w14:textId="5FBCF36D" w:rsidR="003737FB" w:rsidRDefault="003737FB" w:rsidP="00DC447F">
      <w:pPr>
        <w:pStyle w:val="Listitems"/>
        <w:keepNext/>
        <w:numPr>
          <w:ilvl w:val="0"/>
          <w:numId w:val="0"/>
        </w:numPr>
        <w:ind w:left="720"/>
      </w:pPr>
      <w:r w:rsidRPr="003737FB">
        <w:rPr>
          <w:noProof/>
        </w:rPr>
        <w:drawing>
          <wp:inline distT="0" distB="0" distL="0" distR="0" wp14:anchorId="6ED37AA1" wp14:editId="364C423E">
            <wp:extent cx="5351940" cy="1790700"/>
            <wp:effectExtent l="19050" t="19050" r="20320" b="19050"/>
            <wp:docPr id="14" name="Picture 1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text, application, email&#10;&#10;Description automatically generated"/>
                    <pic:cNvPicPr/>
                  </pic:nvPicPr>
                  <pic:blipFill>
                    <a:blip r:embed="rId48"/>
                    <a:stretch>
                      <a:fillRect/>
                    </a:stretch>
                  </pic:blipFill>
                  <pic:spPr>
                    <a:xfrm>
                      <a:off x="0" y="0"/>
                      <a:ext cx="5352860" cy="1791008"/>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475D764D" w14:textId="32867CC9" w:rsidR="00D93A7C" w:rsidRDefault="00D93A7C" w:rsidP="00B07894">
      <w:pPr>
        <w:pStyle w:val="Caption"/>
      </w:pPr>
      <w:bookmarkStart w:id="99" w:name="_Toc100563817"/>
      <w:r w:rsidRPr="00B62D10">
        <w:t xml:space="preserve">Figure </w:t>
      </w:r>
      <w:r w:rsidRPr="00B62D10">
        <w:fldChar w:fldCharType="begin"/>
      </w:r>
      <w:r w:rsidRPr="00B62D10">
        <w:instrText>SEQ Figure \* ARABIC</w:instrText>
      </w:r>
      <w:r w:rsidRPr="00B62D10">
        <w:fldChar w:fldCharType="separate"/>
      </w:r>
      <w:r w:rsidR="001A35E9">
        <w:rPr>
          <w:noProof/>
        </w:rPr>
        <w:t>36</w:t>
      </w:r>
      <w:r w:rsidRPr="00B62D10">
        <w:fldChar w:fldCharType="end"/>
      </w:r>
      <w:r w:rsidRPr="00B62D10">
        <w:t xml:space="preserve"> – Translation menu/ Jobs</w:t>
      </w:r>
      <w:r>
        <w:t>/ Manage option</w:t>
      </w:r>
      <w:r w:rsidR="007F1A69">
        <w:t>/ Translation Job messages</w:t>
      </w:r>
      <w:bookmarkEnd w:id="99"/>
    </w:p>
    <w:p w14:paraId="332C85A3" w14:textId="26341880" w:rsidR="002350D2" w:rsidRDefault="002350D2" w:rsidP="002350D2">
      <w:pPr>
        <w:pStyle w:val="ListParagraph"/>
      </w:pPr>
      <w:r>
        <w:t>These messages are provided for reference only and they should not really be of concern to the user. Example:</w:t>
      </w:r>
    </w:p>
    <w:p w14:paraId="4E0F95E1" w14:textId="2FD59919" w:rsidR="002350D2" w:rsidRDefault="002350D2" w:rsidP="002350D2"/>
    <w:p w14:paraId="5DCD4709" w14:textId="77777777" w:rsidR="002350D2" w:rsidRDefault="002350D2" w:rsidP="000C768F">
      <w:pPr>
        <w:ind w:left="720"/>
      </w:pPr>
      <w:r>
        <w:rPr>
          <w:noProof/>
        </w:rPr>
        <w:lastRenderedPageBreak/>
        <w:drawing>
          <wp:inline distT="0" distB="0" distL="0" distR="0" wp14:anchorId="2CD07D23" wp14:editId="48F7654A">
            <wp:extent cx="5250815" cy="2666865"/>
            <wp:effectExtent l="19050" t="19050" r="26035" b="19685"/>
            <wp:docPr id="24" name="Picture 2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aphical user interface, text, application&#10;&#10;Description automatically generate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264543" cy="2673837"/>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3DB29706" w14:textId="08C5F16E" w:rsidR="000C768F" w:rsidRDefault="000C768F" w:rsidP="000C768F">
      <w:pPr>
        <w:pStyle w:val="Caption"/>
      </w:pPr>
      <w:bookmarkStart w:id="100" w:name="_Toc100563818"/>
      <w:r w:rsidRPr="00B62D10">
        <w:t xml:space="preserve">Figure </w:t>
      </w:r>
      <w:r w:rsidRPr="00B62D10">
        <w:fldChar w:fldCharType="begin"/>
      </w:r>
      <w:r w:rsidRPr="00B62D10">
        <w:instrText>SEQ Figure \* ARABIC</w:instrText>
      </w:r>
      <w:r w:rsidRPr="00B62D10">
        <w:fldChar w:fldCharType="separate"/>
      </w:r>
      <w:r w:rsidR="001A35E9">
        <w:rPr>
          <w:noProof/>
        </w:rPr>
        <w:t>37</w:t>
      </w:r>
      <w:r w:rsidRPr="00B62D10">
        <w:fldChar w:fldCharType="end"/>
      </w:r>
      <w:r w:rsidRPr="00B62D10">
        <w:t xml:space="preserve"> – Translation menu/ Jobs</w:t>
      </w:r>
      <w:r>
        <w:t>/ Manage option/ Translation Job messages/ Example</w:t>
      </w:r>
      <w:bookmarkEnd w:id="100"/>
    </w:p>
    <w:p w14:paraId="4FF91C17" w14:textId="6680336C" w:rsidR="009A4FA9" w:rsidRDefault="00CD5019" w:rsidP="009A4FA9">
      <w:pPr>
        <w:pStyle w:val="Listitems"/>
      </w:pPr>
      <w:r>
        <w:t xml:space="preserve">You can </w:t>
      </w:r>
      <w:r w:rsidR="006C0C04">
        <w:t xml:space="preserve">“Save job” or </w:t>
      </w:r>
      <w:r>
        <w:t>“Abort job”</w:t>
      </w:r>
      <w:r w:rsidR="00B42843">
        <w:t xml:space="preserve"> </w:t>
      </w:r>
      <w:r w:rsidR="00575CE9">
        <w:t xml:space="preserve"> </w:t>
      </w:r>
      <w:r w:rsidR="006C0C04">
        <w:t xml:space="preserve">using the buttons at the bottom of the screen. </w:t>
      </w:r>
    </w:p>
    <w:p w14:paraId="7209B92A" w14:textId="4C926868" w:rsidR="009A4FA9" w:rsidRDefault="009A4FA9" w:rsidP="009A4FA9">
      <w:pPr>
        <w:pStyle w:val="Heading3"/>
      </w:pPr>
      <w:bookmarkStart w:id="101" w:name="_Ref98328981"/>
      <w:bookmarkStart w:id="102" w:name="_Toc115091613"/>
      <w:r>
        <w:t>Reimport project</w:t>
      </w:r>
      <w:bookmarkEnd w:id="101"/>
      <w:bookmarkEnd w:id="102"/>
    </w:p>
    <w:p w14:paraId="403F0F8C" w14:textId="439E365C" w:rsidR="009B359C" w:rsidRDefault="00851EDD" w:rsidP="009B359C">
      <w:r>
        <w:t>Under the PROVIDER INFORMATION section</w:t>
      </w:r>
      <w:r w:rsidR="00107527">
        <w:t xml:space="preserve"> </w:t>
      </w:r>
      <w:r>
        <w:t xml:space="preserve">you can </w:t>
      </w:r>
      <w:r w:rsidR="0092763C">
        <w:t>use the “Reimport project” button</w:t>
      </w:r>
      <w:r w:rsidR="00107527">
        <w:t>. This option is useful</w:t>
      </w:r>
      <w:r w:rsidR="009225E7">
        <w:t xml:space="preserve"> when something has changed in </w:t>
      </w:r>
      <w:r w:rsidR="00323DCC">
        <w:t>your</w:t>
      </w:r>
      <w:r w:rsidR="009225E7">
        <w:t xml:space="preserve"> contents or translations and you need</w:t>
      </w:r>
      <w:r w:rsidR="00107527">
        <w:t xml:space="preserve"> to upload your project back</w:t>
      </w:r>
      <w:r w:rsidR="009225E7">
        <w:t xml:space="preserve">. </w:t>
      </w:r>
    </w:p>
    <w:p w14:paraId="08869CB5" w14:textId="0979C999" w:rsidR="009B359C" w:rsidRDefault="00851EDD" w:rsidP="009B359C">
      <w:pPr>
        <w:rPr>
          <w:rFonts w:cstheme="minorBidi"/>
          <w:color w:val="auto"/>
        </w:rPr>
      </w:pPr>
      <w:r>
        <w:rPr>
          <w:lang w:val="it-IT"/>
        </w:rPr>
        <w:t>The</w:t>
      </w:r>
      <w:r w:rsidR="009225E7">
        <w:t xml:space="preserve"> “Reimport project”</w:t>
      </w:r>
      <w:r>
        <w:t xml:space="preserve"> button, is available when the project </w:t>
      </w:r>
      <w:r w:rsidR="0092763C">
        <w:t>has any of these status</w:t>
      </w:r>
      <w:r w:rsidR="00323DCC">
        <w:t>es</w:t>
      </w:r>
      <w:r w:rsidR="0092763C">
        <w:t>:</w:t>
      </w:r>
    </w:p>
    <w:p w14:paraId="2F367E1B" w14:textId="01A31BD4" w:rsidR="009B359C" w:rsidRPr="003A21C8" w:rsidRDefault="00635FAF" w:rsidP="003A21C8">
      <w:pPr>
        <w:pStyle w:val="ListParagraph"/>
      </w:pPr>
      <w:r w:rsidRPr="003A21C8">
        <w:t>Finished</w:t>
      </w:r>
      <w:r w:rsidR="009B359C" w:rsidRPr="003A21C8">
        <w:t xml:space="preserve">: The project </w:t>
      </w:r>
      <w:r w:rsidR="00D36AFA" w:rsidRPr="003A21C8">
        <w:t>is</w:t>
      </w:r>
      <w:r w:rsidR="009B359C" w:rsidRPr="003A21C8">
        <w:t xml:space="preserve"> successfully completed BUT </w:t>
      </w:r>
      <w:r w:rsidR="00D36AFA" w:rsidRPr="003A21C8">
        <w:t>you</w:t>
      </w:r>
      <w:r w:rsidR="009B359C" w:rsidRPr="003A21C8">
        <w:t xml:space="preserve"> may need to reimport content due to an issue (</w:t>
      </w:r>
      <w:r w:rsidR="00D36AFA" w:rsidRPr="003A21C8">
        <w:t>if content has been removed by mistake,</w:t>
      </w:r>
      <w:r w:rsidR="009B359C" w:rsidRPr="003A21C8">
        <w:t xml:space="preserve"> for example).</w:t>
      </w:r>
    </w:p>
    <w:p w14:paraId="34238F44" w14:textId="77777777" w:rsidR="00635FAF" w:rsidRDefault="00635FAF" w:rsidP="003A21C8">
      <w:pPr>
        <w:keepNext/>
        <w:ind w:left="720"/>
        <w:jc w:val="center"/>
      </w:pPr>
      <w:r>
        <w:rPr>
          <w:noProof/>
        </w:rPr>
        <w:drawing>
          <wp:inline distT="0" distB="0" distL="0" distR="0" wp14:anchorId="3B6FBDBA" wp14:editId="20A2A422">
            <wp:extent cx="5157249" cy="1904929"/>
            <wp:effectExtent l="19050" t="19050" r="24765" b="19685"/>
            <wp:docPr id="29" name="Picture 2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ical user interface, text, application&#10;&#10;Description automatically generated"/>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35619" r="36004"/>
                    <a:stretch/>
                  </pic:blipFill>
                  <pic:spPr bwMode="auto">
                    <a:xfrm>
                      <a:off x="0" y="0"/>
                      <a:ext cx="5273939" cy="1948031"/>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107B0F06" w14:textId="040DA287" w:rsidR="00635FAF" w:rsidRPr="00635FAF" w:rsidRDefault="00635FAF" w:rsidP="003A21C8">
      <w:pPr>
        <w:pStyle w:val="Caption"/>
      </w:pPr>
      <w:bookmarkStart w:id="103" w:name="_Toc100563819"/>
      <w:r w:rsidRPr="00B62D10">
        <w:t xml:space="preserve">Figure </w:t>
      </w:r>
      <w:r w:rsidRPr="00B62D10">
        <w:fldChar w:fldCharType="begin"/>
      </w:r>
      <w:r w:rsidRPr="00B62D10">
        <w:instrText>SEQ Figure \* ARABIC</w:instrText>
      </w:r>
      <w:r w:rsidRPr="00B62D10">
        <w:fldChar w:fldCharType="separate"/>
      </w:r>
      <w:r w:rsidR="001A35E9">
        <w:rPr>
          <w:noProof/>
        </w:rPr>
        <w:t>38</w:t>
      </w:r>
      <w:r w:rsidRPr="00B62D10">
        <w:fldChar w:fldCharType="end"/>
      </w:r>
      <w:r w:rsidRPr="00B62D10">
        <w:t xml:space="preserve"> – Translation menu/ Jobs</w:t>
      </w:r>
      <w:r>
        <w:t>/ Manage option/ Finished - Reimport button</w:t>
      </w:r>
      <w:bookmarkEnd w:id="103"/>
    </w:p>
    <w:p w14:paraId="5890AE0B" w14:textId="3F3BBAE9" w:rsidR="009B359C" w:rsidRPr="003A21C8" w:rsidRDefault="009B359C" w:rsidP="003A21C8">
      <w:pPr>
        <w:pStyle w:val="ListParagraph"/>
      </w:pPr>
      <w:r w:rsidRPr="003A21C8">
        <w:t xml:space="preserve">Error: The project is in an error state and rather than recreate and resend the project </w:t>
      </w:r>
      <w:r w:rsidR="00D36AFA" w:rsidRPr="003A21C8">
        <w:t>again, you</w:t>
      </w:r>
      <w:r w:rsidRPr="003A21C8">
        <w:t xml:space="preserve"> </w:t>
      </w:r>
      <w:r w:rsidR="002510A6" w:rsidRPr="003A21C8">
        <w:t>can</w:t>
      </w:r>
      <w:r w:rsidRPr="003A21C8">
        <w:t xml:space="preserve"> reimport</w:t>
      </w:r>
      <w:r w:rsidR="002510A6" w:rsidRPr="003A21C8">
        <w:t xml:space="preserve"> it</w:t>
      </w:r>
      <w:r w:rsidRPr="003A21C8">
        <w:t xml:space="preserve"> from the LW Platform</w:t>
      </w:r>
      <w:r w:rsidR="002510A6" w:rsidRPr="003A21C8">
        <w:t xml:space="preserve"> straight away, making the flow much more quicker.</w:t>
      </w:r>
    </w:p>
    <w:p w14:paraId="7BB617EE" w14:textId="13C0F3D5" w:rsidR="00E9359E" w:rsidRDefault="00E9359E" w:rsidP="003A21C8">
      <w:pPr>
        <w:ind w:left="720"/>
        <w:jc w:val="center"/>
      </w:pPr>
      <w:r w:rsidRPr="00E07259">
        <w:rPr>
          <w:noProof/>
        </w:rPr>
        <w:lastRenderedPageBreak/>
        <w:drawing>
          <wp:inline distT="0" distB="0" distL="0" distR="0" wp14:anchorId="6C56FB48" wp14:editId="61B1F1C3">
            <wp:extent cx="5133395" cy="2860163"/>
            <wp:effectExtent l="19050" t="19050" r="10160" b="16510"/>
            <wp:docPr id="25" name="Picture 2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text, application, email&#10;&#10;Description automatically generated"/>
                    <pic:cNvPicPr/>
                  </pic:nvPicPr>
                  <pic:blipFill>
                    <a:blip r:embed="rId50"/>
                    <a:stretch>
                      <a:fillRect/>
                    </a:stretch>
                  </pic:blipFill>
                  <pic:spPr>
                    <a:xfrm>
                      <a:off x="0" y="0"/>
                      <a:ext cx="5143179" cy="2865614"/>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5E862FB0" w14:textId="53459B49" w:rsidR="00E07259" w:rsidRDefault="00E07259" w:rsidP="00E07259">
      <w:pPr>
        <w:pStyle w:val="Caption"/>
      </w:pPr>
      <w:bookmarkStart w:id="104" w:name="_Toc100563820"/>
      <w:r w:rsidRPr="00B62D10">
        <w:t xml:space="preserve">Figure </w:t>
      </w:r>
      <w:r w:rsidRPr="00B62D10">
        <w:fldChar w:fldCharType="begin"/>
      </w:r>
      <w:r w:rsidRPr="00B62D10">
        <w:instrText>SEQ Figure \* ARABIC</w:instrText>
      </w:r>
      <w:r w:rsidRPr="00B62D10">
        <w:fldChar w:fldCharType="separate"/>
      </w:r>
      <w:r w:rsidR="001A35E9">
        <w:rPr>
          <w:noProof/>
        </w:rPr>
        <w:t>39</w:t>
      </w:r>
      <w:r w:rsidRPr="00B62D10">
        <w:fldChar w:fldCharType="end"/>
      </w:r>
      <w:r w:rsidRPr="00B62D10">
        <w:t xml:space="preserve"> – Translation menu/ Jobs</w:t>
      </w:r>
      <w:r>
        <w:t>/ Manage option/ Error - Reimport button</w:t>
      </w:r>
      <w:bookmarkEnd w:id="104"/>
    </w:p>
    <w:p w14:paraId="650D78DE" w14:textId="1A7F794E" w:rsidR="007A1114" w:rsidRDefault="007A1114" w:rsidP="00D75600">
      <w:pPr>
        <w:pStyle w:val="Listitems"/>
        <w:numPr>
          <w:ilvl w:val="0"/>
          <w:numId w:val="16"/>
        </w:numPr>
      </w:pPr>
      <w:r>
        <w:t>Click on “Reimport project” button.</w:t>
      </w:r>
    </w:p>
    <w:p w14:paraId="51FCA6F2" w14:textId="77777777" w:rsidR="00D75600" w:rsidRDefault="007A1114" w:rsidP="00D75600">
      <w:pPr>
        <w:pStyle w:val="Listitems"/>
      </w:pPr>
      <w:r>
        <w:t>The system informs the project</w:t>
      </w:r>
      <w:r w:rsidR="00D75600">
        <w:t xml:space="preserve"> is in queue for the import.</w:t>
      </w:r>
    </w:p>
    <w:p w14:paraId="65C3802D" w14:textId="77777777" w:rsidR="00D75600" w:rsidRDefault="00D75600" w:rsidP="00D75600">
      <w:pPr>
        <w:jc w:val="center"/>
      </w:pPr>
      <w:r w:rsidRPr="00D75600">
        <w:rPr>
          <w:noProof/>
        </w:rPr>
        <w:drawing>
          <wp:inline distT="0" distB="0" distL="0" distR="0" wp14:anchorId="1A72E2BB" wp14:editId="32F6B774">
            <wp:extent cx="3867349" cy="3467278"/>
            <wp:effectExtent l="19050" t="19050" r="19050" b="19050"/>
            <wp:docPr id="30" name="Picture 3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Graphical user interface, text, application, email&#10;&#10;Description automatically generated"/>
                    <pic:cNvPicPr/>
                  </pic:nvPicPr>
                  <pic:blipFill>
                    <a:blip r:embed="rId51"/>
                    <a:stretch>
                      <a:fillRect/>
                    </a:stretch>
                  </pic:blipFill>
                  <pic:spPr>
                    <a:xfrm>
                      <a:off x="0" y="0"/>
                      <a:ext cx="3867349" cy="3467278"/>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pic:spPr>
                </pic:pic>
              </a:graphicData>
            </a:graphic>
          </wp:inline>
        </w:drawing>
      </w:r>
    </w:p>
    <w:p w14:paraId="19D22B68" w14:textId="4A3A779D" w:rsidR="00323DCC" w:rsidRDefault="00323DCC" w:rsidP="00EF73FA">
      <w:pPr>
        <w:pStyle w:val="Caption"/>
      </w:pPr>
      <w:bookmarkStart w:id="105" w:name="_Toc100563821"/>
      <w:r w:rsidRPr="00B62D10">
        <w:t xml:space="preserve">Figure </w:t>
      </w:r>
      <w:r w:rsidRPr="00B62D10">
        <w:fldChar w:fldCharType="begin"/>
      </w:r>
      <w:r w:rsidRPr="00B62D10">
        <w:instrText>SEQ Figure \* ARABIC</w:instrText>
      </w:r>
      <w:r w:rsidRPr="00B62D10">
        <w:fldChar w:fldCharType="separate"/>
      </w:r>
      <w:r w:rsidR="001A35E9">
        <w:rPr>
          <w:noProof/>
        </w:rPr>
        <w:t>40</w:t>
      </w:r>
      <w:r w:rsidRPr="00B62D10">
        <w:fldChar w:fldCharType="end"/>
      </w:r>
      <w:r w:rsidRPr="00B62D10">
        <w:t xml:space="preserve"> – Translation menu/ Jobs</w:t>
      </w:r>
      <w:r>
        <w:t>/ Manage option/ Reimport button/</w:t>
      </w:r>
      <w:r w:rsidR="00B1366F">
        <w:t xml:space="preserve"> Queue</w:t>
      </w:r>
      <w:bookmarkEnd w:id="105"/>
    </w:p>
    <w:p w14:paraId="4B6CBDAC" w14:textId="005A3CE1" w:rsidR="009A4FA9" w:rsidRPr="00323DCC" w:rsidRDefault="00D75600" w:rsidP="00EF73FA">
      <w:pPr>
        <w:pStyle w:val="Listitems"/>
      </w:pPr>
      <w:r>
        <w:t>The project status changes to “In progress” again</w:t>
      </w:r>
      <w:r w:rsidR="00EF73FA">
        <w:t xml:space="preserve"> and the button disapp</w:t>
      </w:r>
      <w:r w:rsidR="003E446A">
        <w:t>ears.</w:t>
      </w:r>
    </w:p>
    <w:p w14:paraId="3E25CA2D" w14:textId="445E8961" w:rsidR="009C6F61" w:rsidRDefault="009C6F61" w:rsidP="00DC61E2">
      <w:pPr>
        <w:pStyle w:val="Heading1"/>
      </w:pPr>
      <w:bookmarkStart w:id="106" w:name="_Toc115091614"/>
      <w:r>
        <w:lastRenderedPageBreak/>
        <w:t>Jobs items</w:t>
      </w:r>
      <w:r w:rsidR="00DC61E2">
        <w:t xml:space="preserve"> overview</w:t>
      </w:r>
      <w:bookmarkEnd w:id="106"/>
    </w:p>
    <w:p w14:paraId="51FDD89B" w14:textId="33618105" w:rsidR="00C14EE7" w:rsidRDefault="00C14EE7" w:rsidP="002F4B17">
      <w:pPr>
        <w:rPr>
          <w:noProof/>
          <w:lang w:val="en-GB"/>
        </w:rPr>
      </w:pPr>
      <w:r>
        <w:rPr>
          <w:lang w:val="en-GB"/>
        </w:rPr>
        <w:t>Also from the “</w:t>
      </w:r>
      <w:r w:rsidRPr="00D401BB">
        <w:rPr>
          <w:iCs/>
          <w:lang w:val="en-GB"/>
        </w:rPr>
        <w:t>Translation</w:t>
      </w:r>
      <w:r>
        <w:rPr>
          <w:iCs/>
          <w:lang w:val="en-GB"/>
        </w:rPr>
        <w:t>”</w:t>
      </w:r>
      <w:r>
        <w:rPr>
          <w:lang w:val="en-GB"/>
        </w:rPr>
        <w:t xml:space="preserve"> top menu, you can check all created job items via the </w:t>
      </w:r>
      <w:r w:rsidR="00D476D1">
        <w:rPr>
          <w:lang w:val="en-GB"/>
        </w:rPr>
        <w:t>option provided.</w:t>
      </w:r>
      <w:r w:rsidR="002F4B17" w:rsidRPr="002F4B17">
        <w:rPr>
          <w:noProof/>
          <w:lang w:val="en-GB"/>
        </w:rPr>
        <w:t xml:space="preserve"> </w:t>
      </w:r>
      <w:r w:rsidR="002F4B17">
        <w:rPr>
          <w:noProof/>
          <w:lang w:val="en-GB"/>
        </w:rPr>
        <w:drawing>
          <wp:inline distT="0" distB="0" distL="0" distR="0" wp14:anchorId="167F308C" wp14:editId="7AA47162">
            <wp:extent cx="5731510" cy="1940379"/>
            <wp:effectExtent l="19050" t="19050" r="21590" b="22225"/>
            <wp:docPr id="32" name="Picture 32"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Graphical user interface, text, application, email&#10;&#10;Description automatically generated"/>
                    <pic:cNvPicPr/>
                  </pic:nvPicPr>
                  <pic:blipFill rotWithShape="1">
                    <a:blip r:embed="rId52">
                      <a:extLst>
                        <a:ext uri="{28A0092B-C50C-407E-A947-70E740481C1C}">
                          <a14:useLocalDpi xmlns:a14="http://schemas.microsoft.com/office/drawing/2010/main" val="0"/>
                        </a:ext>
                      </a:extLst>
                    </a:blip>
                    <a:srcRect b="53272"/>
                    <a:stretch/>
                  </pic:blipFill>
                  <pic:spPr bwMode="auto">
                    <a:xfrm>
                      <a:off x="0" y="0"/>
                      <a:ext cx="5731510" cy="1940379"/>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30F9B2FE" w14:textId="338C47CE" w:rsidR="002F4B17" w:rsidRPr="00E06927" w:rsidRDefault="002F4B17" w:rsidP="00E06927">
      <w:pPr>
        <w:pStyle w:val="Caption"/>
      </w:pPr>
      <w:bookmarkStart w:id="107" w:name="_Toc100563822"/>
      <w:r>
        <w:t xml:space="preserve">Figure </w:t>
      </w:r>
      <w:r>
        <w:fldChar w:fldCharType="begin"/>
      </w:r>
      <w:r>
        <w:instrText>SEQ Figure \* ARABIC</w:instrText>
      </w:r>
      <w:r>
        <w:fldChar w:fldCharType="separate"/>
      </w:r>
      <w:r w:rsidR="001A35E9">
        <w:rPr>
          <w:noProof/>
        </w:rPr>
        <w:t>41</w:t>
      </w:r>
      <w:r>
        <w:fldChar w:fldCharType="end"/>
      </w:r>
      <w:r>
        <w:t xml:space="preserve"> – Translation menu/ Jobs items</w:t>
      </w:r>
      <w:bookmarkEnd w:id="107"/>
    </w:p>
    <w:p w14:paraId="7BE0B34E" w14:textId="397FC688" w:rsidR="00C14EE7" w:rsidRPr="00C14EE7" w:rsidRDefault="00C14EE7" w:rsidP="00E81BEF">
      <w:pPr>
        <w:rPr>
          <w:lang w:val="en-GB"/>
        </w:rPr>
      </w:pPr>
      <w:r>
        <w:rPr>
          <w:lang w:val="en-GB"/>
        </w:rPr>
        <w:t xml:space="preserve">The tool presents the list of job items together with a set of details in different columns: </w:t>
      </w:r>
      <w:r w:rsidR="00D56D9C">
        <w:rPr>
          <w:lang w:val="en-GB"/>
        </w:rPr>
        <w:t>Label</w:t>
      </w:r>
      <w:r w:rsidR="00D12FBC">
        <w:rPr>
          <w:lang w:val="en-GB"/>
        </w:rPr>
        <w:t xml:space="preserve">, Job (name of the project), type, </w:t>
      </w:r>
      <w:r>
        <w:rPr>
          <w:lang w:val="en-GB"/>
        </w:rPr>
        <w:t xml:space="preserve"> (From) and target languages (To), progress of the job</w:t>
      </w:r>
      <w:r w:rsidR="007F1ED3">
        <w:rPr>
          <w:lang w:val="en-GB"/>
        </w:rPr>
        <w:t xml:space="preserve"> item</w:t>
      </w:r>
      <w:r>
        <w:rPr>
          <w:lang w:val="en-GB"/>
        </w:rPr>
        <w:t xml:space="preserve">, </w:t>
      </w:r>
      <w:r w:rsidR="007F1ED3">
        <w:rPr>
          <w:lang w:val="en-GB"/>
        </w:rPr>
        <w:t xml:space="preserve">rough </w:t>
      </w:r>
      <w:r>
        <w:rPr>
          <w:lang w:val="en-GB"/>
        </w:rPr>
        <w:t>word</w:t>
      </w:r>
      <w:r w:rsidR="007F1ED3">
        <w:rPr>
          <w:lang w:val="en-GB"/>
        </w:rPr>
        <w:t>count</w:t>
      </w:r>
      <w:r>
        <w:rPr>
          <w:lang w:val="en-GB"/>
        </w:rPr>
        <w:t>,</w:t>
      </w:r>
      <w:r w:rsidR="00B65A70">
        <w:rPr>
          <w:lang w:val="en-GB"/>
        </w:rPr>
        <w:t xml:space="preserve"> number of</w:t>
      </w:r>
      <w:r>
        <w:rPr>
          <w:lang w:val="en-GB"/>
        </w:rPr>
        <w:t xml:space="preserve"> tags, date of latest modification and an operations menu on the right. </w:t>
      </w:r>
    </w:p>
    <w:p w14:paraId="15444C48" w14:textId="77777777" w:rsidR="004F781F" w:rsidRDefault="004F781F" w:rsidP="004F781F">
      <w:pPr>
        <w:keepNext/>
        <w:rPr>
          <w:lang w:val="en-GB"/>
        </w:rPr>
      </w:pPr>
      <w:r w:rsidRPr="00413CBE">
        <w:rPr>
          <w:noProof/>
          <w:lang w:val="en-GB"/>
        </w:rPr>
        <w:drawing>
          <wp:inline distT="0" distB="0" distL="0" distR="0" wp14:anchorId="2F18EA27" wp14:editId="69DBB73A">
            <wp:extent cx="5731510" cy="1533304"/>
            <wp:effectExtent l="19050" t="19050" r="21590" b="10160"/>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rotWithShape="1">
                    <a:blip r:embed="rId53"/>
                    <a:srcRect b="18699"/>
                    <a:stretch/>
                  </pic:blipFill>
                  <pic:spPr bwMode="auto">
                    <a:xfrm>
                      <a:off x="0" y="0"/>
                      <a:ext cx="5731510" cy="1533304"/>
                    </a:xfrm>
                    <a:prstGeom prst="rect">
                      <a:avLst/>
                    </a:prstGeom>
                    <a:ln w="9525" cap="flat" cmpd="sng" algn="ctr">
                      <a:solidFill>
                        <a:srgbClr val="66BFC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782F1223" w14:textId="56132766" w:rsidR="004F781F" w:rsidRPr="0039011B" w:rsidRDefault="004F781F" w:rsidP="00B07894">
      <w:pPr>
        <w:pStyle w:val="Caption"/>
      </w:pPr>
      <w:bookmarkStart w:id="108" w:name="_Toc100563823"/>
      <w:r>
        <w:t xml:space="preserve">Figure </w:t>
      </w:r>
      <w:r>
        <w:fldChar w:fldCharType="begin"/>
      </w:r>
      <w:r>
        <w:instrText>SEQ Figure \* ARABIC</w:instrText>
      </w:r>
      <w:r>
        <w:fldChar w:fldCharType="separate"/>
      </w:r>
      <w:r w:rsidR="001A35E9">
        <w:rPr>
          <w:noProof/>
        </w:rPr>
        <w:t>42</w:t>
      </w:r>
      <w:r>
        <w:fldChar w:fldCharType="end"/>
      </w:r>
      <w:r>
        <w:t xml:space="preserve"> – Translation menu/ Job items/ Details list</w:t>
      </w:r>
      <w:bookmarkEnd w:id="108"/>
    </w:p>
    <w:p w14:paraId="3F1DD016" w14:textId="16530FCE" w:rsidR="004F781F" w:rsidRDefault="004F781F" w:rsidP="00F974E2">
      <w:pPr>
        <w:pStyle w:val="ListParagraph"/>
      </w:pPr>
      <w:r>
        <w:t>You can filter items out by status, source and target language for a quicker search.</w:t>
      </w:r>
    </w:p>
    <w:p w14:paraId="39EC6F53" w14:textId="06187F7C" w:rsidR="008B2BF2" w:rsidRPr="004F781F" w:rsidRDefault="008B2BF2" w:rsidP="00F974E2">
      <w:pPr>
        <w:pStyle w:val="ListParagraph"/>
      </w:pPr>
      <w:r>
        <w:t xml:space="preserve">Click on the “Review” option of the right column to </w:t>
      </w:r>
      <w:r w:rsidR="000A585E">
        <w:t>access</w:t>
      </w:r>
      <w:r>
        <w:t xml:space="preserve"> </w:t>
      </w:r>
      <w:r w:rsidR="000A585E">
        <w:t xml:space="preserve">the </w:t>
      </w:r>
      <w:r>
        <w:t>job items</w:t>
      </w:r>
      <w:r w:rsidR="000A585E">
        <w:t xml:space="preserve"> details</w:t>
      </w:r>
      <w:r w:rsidR="00086465">
        <w:t xml:space="preserve"> and translations</w:t>
      </w:r>
      <w:r>
        <w:t xml:space="preserve">. </w:t>
      </w:r>
    </w:p>
    <w:p w14:paraId="48438BB5" w14:textId="77777777" w:rsidR="002D7946" w:rsidRPr="00D5749B" w:rsidRDefault="002D7946" w:rsidP="00D5749B">
      <w:pPr>
        <w:pStyle w:val="Heading2"/>
      </w:pPr>
      <w:bookmarkStart w:id="109" w:name="_Toc12544257"/>
      <w:bookmarkStart w:id="110" w:name="_Toc18073724"/>
      <w:bookmarkStart w:id="111" w:name="_Toc115091615"/>
      <w:r w:rsidRPr="00D5749B">
        <w:t>Publishing translations</w:t>
      </w:r>
      <w:bookmarkEnd w:id="109"/>
      <w:bookmarkEnd w:id="110"/>
      <w:bookmarkEnd w:id="111"/>
    </w:p>
    <w:p w14:paraId="37EFC943" w14:textId="18441C55" w:rsidR="002D7946" w:rsidRPr="007D2844" w:rsidRDefault="002D7946" w:rsidP="00287FAD">
      <w:r w:rsidRPr="007D2844">
        <w:t xml:space="preserve">When the translation project is finished at LanguageWire </w:t>
      </w:r>
      <w:r w:rsidR="00F60AB6">
        <w:t>P</w:t>
      </w:r>
      <w:r w:rsidRPr="007D2844">
        <w:t xml:space="preserve">latform, a new language version for </w:t>
      </w:r>
      <w:r w:rsidR="00F60AB6">
        <w:t xml:space="preserve">the </w:t>
      </w:r>
      <w:r w:rsidRPr="007D2844">
        <w:t xml:space="preserve">source item is added in Drupal. </w:t>
      </w:r>
    </w:p>
    <w:p w14:paraId="545EDFB2" w14:textId="0EAC0E75" w:rsidR="001D06F1" w:rsidRDefault="00F60AB6" w:rsidP="00086465">
      <w:r>
        <w:lastRenderedPageBreak/>
        <w:t>You</w:t>
      </w:r>
      <w:r w:rsidR="002D7946" w:rsidRPr="007D2844">
        <w:t xml:space="preserve"> can </w:t>
      </w:r>
      <w:r>
        <w:t xml:space="preserve">review the new language version using </w:t>
      </w:r>
      <w:r w:rsidR="00A9354E">
        <w:t>the</w:t>
      </w:r>
      <w:r>
        <w:t xml:space="preserve"> top</w:t>
      </w:r>
      <w:r w:rsidR="00A9354E">
        <w:t xml:space="preserve"> </w:t>
      </w:r>
      <w:r>
        <w:t>“</w:t>
      </w:r>
      <w:r w:rsidR="002D7946" w:rsidRPr="007D2844">
        <w:t>Content</w:t>
      </w:r>
      <w:r w:rsidR="002D7946" w:rsidRPr="007D2844">
        <w:rPr>
          <w:i/>
          <w:iCs/>
        </w:rPr>
        <w:t xml:space="preserve"> </w:t>
      </w:r>
      <w:r w:rsidR="002D7946" w:rsidRPr="007D2844">
        <w:t>tab</w:t>
      </w:r>
      <w:r>
        <w:t>”.</w:t>
      </w:r>
      <w:r w:rsidR="00A9354E">
        <w:t xml:space="preserve"> </w:t>
      </w:r>
      <w:r>
        <w:t>You can also</w:t>
      </w:r>
      <w:r w:rsidR="002D7946" w:rsidRPr="007D2844">
        <w:t xml:space="preserve"> publish</w:t>
      </w:r>
      <w:r>
        <w:t xml:space="preserve"> it</w:t>
      </w:r>
      <w:r w:rsidR="002D7946" w:rsidRPr="007D2844">
        <w:t xml:space="preserve"> just like any other version</w:t>
      </w:r>
      <w:r>
        <w:t>, following the</w:t>
      </w:r>
      <w:r w:rsidR="002D7946" w:rsidRPr="007D2844">
        <w:t xml:space="preserve"> TMGMT process</w:t>
      </w:r>
      <w:r>
        <w:rPr>
          <w:rStyle w:val="FootnoteReference"/>
        </w:rPr>
        <w:footnoteReference w:id="2"/>
      </w:r>
      <w:r w:rsidR="005306CA" w:rsidRPr="007D2844">
        <w:t>.</w:t>
      </w:r>
      <w:bookmarkStart w:id="112" w:name="_Toc448693453"/>
      <w:bookmarkEnd w:id="39"/>
      <w:r w:rsidR="001D06F1">
        <w:br w:type="page"/>
      </w:r>
    </w:p>
    <w:p w14:paraId="354A31FB" w14:textId="77777777" w:rsidR="006E442F" w:rsidRPr="009322FA" w:rsidRDefault="006E442F" w:rsidP="006E442F"/>
    <w:p w14:paraId="56B892A5" w14:textId="77777777" w:rsidR="006E442F" w:rsidRPr="00E05C35" w:rsidRDefault="006E442F" w:rsidP="006E442F">
      <w:pPr>
        <w:pStyle w:val="Contentsheader"/>
        <w:rPr>
          <w:noProof/>
        </w:rPr>
      </w:pPr>
      <w:bookmarkStart w:id="113" w:name="_Toc82770506"/>
      <w:bookmarkEnd w:id="112"/>
      <w:r w:rsidRPr="00E05C35">
        <w:rPr>
          <w:noProof/>
        </w:rPr>
        <w:t>List of tables</w:t>
      </w:r>
      <w:bookmarkEnd w:id="113"/>
    </w:p>
    <w:p w14:paraId="1F2BC7AB" w14:textId="26A0AE2B" w:rsidR="003A21C8" w:rsidRDefault="006E442F">
      <w:pPr>
        <w:pStyle w:val="TableofFigures"/>
        <w:tabs>
          <w:tab w:val="right" w:pos="9016"/>
        </w:tabs>
        <w:rPr>
          <w:rFonts w:asciiTheme="minorHAnsi" w:eastAsiaTheme="minorEastAsia" w:hAnsiTheme="minorHAnsi" w:cstheme="minorBidi"/>
          <w:noProof/>
          <w:color w:val="auto"/>
        </w:rPr>
      </w:pPr>
      <w:r w:rsidRPr="00E05C35">
        <w:rPr>
          <w:noProof/>
        </w:rPr>
        <w:fldChar w:fldCharType="begin"/>
      </w:r>
      <w:r w:rsidRPr="00E05C35">
        <w:rPr>
          <w:noProof/>
        </w:rPr>
        <w:instrText xml:space="preserve"> TOC \h \z \c "Table" </w:instrText>
      </w:r>
      <w:r w:rsidRPr="00E05C35">
        <w:rPr>
          <w:noProof/>
        </w:rPr>
        <w:fldChar w:fldCharType="separate"/>
      </w:r>
      <w:hyperlink w:anchor="_Toc98747623" w:history="1">
        <w:r w:rsidR="003A21C8" w:rsidRPr="00406E43">
          <w:rPr>
            <w:rStyle w:val="Hyperlink"/>
            <w:noProof/>
          </w:rPr>
          <w:t>Table 1 – Glossary/ Acronyms</w:t>
        </w:r>
        <w:r w:rsidR="003A21C8">
          <w:rPr>
            <w:noProof/>
            <w:webHidden/>
          </w:rPr>
          <w:tab/>
        </w:r>
        <w:r w:rsidR="003A21C8">
          <w:rPr>
            <w:noProof/>
            <w:webHidden/>
          </w:rPr>
          <w:fldChar w:fldCharType="begin"/>
        </w:r>
        <w:r w:rsidR="003A21C8">
          <w:rPr>
            <w:noProof/>
            <w:webHidden/>
          </w:rPr>
          <w:instrText xml:space="preserve"> PAGEREF _Toc98747623 \h </w:instrText>
        </w:r>
        <w:r w:rsidR="003A21C8">
          <w:rPr>
            <w:noProof/>
            <w:webHidden/>
          </w:rPr>
        </w:r>
        <w:r w:rsidR="003A21C8">
          <w:rPr>
            <w:noProof/>
            <w:webHidden/>
          </w:rPr>
          <w:fldChar w:fldCharType="separate"/>
        </w:r>
        <w:r w:rsidR="001A35E9">
          <w:rPr>
            <w:noProof/>
            <w:webHidden/>
          </w:rPr>
          <w:t>4</w:t>
        </w:r>
        <w:r w:rsidR="003A21C8">
          <w:rPr>
            <w:noProof/>
            <w:webHidden/>
          </w:rPr>
          <w:fldChar w:fldCharType="end"/>
        </w:r>
      </w:hyperlink>
    </w:p>
    <w:p w14:paraId="26E5EBDD" w14:textId="6D97BE10" w:rsidR="006E442F" w:rsidRPr="00E05C35" w:rsidRDefault="006E442F" w:rsidP="00D001CB">
      <w:pPr>
        <w:pStyle w:val="Contentsheader"/>
        <w:spacing w:before="240"/>
        <w:rPr>
          <w:noProof/>
        </w:rPr>
      </w:pPr>
      <w:r w:rsidRPr="00E05C35">
        <w:rPr>
          <w:noProof/>
        </w:rPr>
        <w:fldChar w:fldCharType="end"/>
      </w:r>
      <w:bookmarkStart w:id="114" w:name="_Toc82770507"/>
      <w:r w:rsidRPr="00E05C35">
        <w:rPr>
          <w:noProof/>
        </w:rPr>
        <w:t>List of figures</w:t>
      </w:r>
      <w:bookmarkEnd w:id="114"/>
    </w:p>
    <w:p w14:paraId="72EFD57A" w14:textId="3364222F" w:rsidR="00E06927" w:rsidRDefault="006E442F">
      <w:pPr>
        <w:pStyle w:val="TableofFigures"/>
        <w:tabs>
          <w:tab w:val="right" w:pos="9016"/>
        </w:tabs>
        <w:rPr>
          <w:rFonts w:asciiTheme="minorHAnsi" w:eastAsiaTheme="minorEastAsia" w:hAnsiTheme="minorHAnsi" w:cstheme="minorBidi"/>
          <w:noProof/>
          <w:color w:val="auto"/>
        </w:rPr>
      </w:pPr>
      <w:r w:rsidRPr="00E05C35">
        <w:rPr>
          <w:noProof/>
        </w:rPr>
        <w:fldChar w:fldCharType="begin"/>
      </w:r>
      <w:r w:rsidRPr="00E05C35">
        <w:rPr>
          <w:noProof/>
        </w:rPr>
        <w:instrText xml:space="preserve"> TOC \h \z \c "Figure" </w:instrText>
      </w:r>
      <w:r w:rsidRPr="00E05C35">
        <w:rPr>
          <w:noProof/>
        </w:rPr>
        <w:fldChar w:fldCharType="separate"/>
      </w:r>
      <w:hyperlink w:anchor="_Toc100563782" w:history="1">
        <w:r w:rsidR="00E06927" w:rsidRPr="00980C07">
          <w:rPr>
            <w:rStyle w:val="Hyperlink"/>
            <w:noProof/>
          </w:rPr>
          <w:t>Figure 1 – Access the tool</w:t>
        </w:r>
        <w:r w:rsidR="00E06927">
          <w:rPr>
            <w:noProof/>
            <w:webHidden/>
          </w:rPr>
          <w:tab/>
        </w:r>
        <w:r w:rsidR="00E06927">
          <w:rPr>
            <w:noProof/>
            <w:webHidden/>
          </w:rPr>
          <w:fldChar w:fldCharType="begin"/>
        </w:r>
        <w:r w:rsidR="00E06927">
          <w:rPr>
            <w:noProof/>
            <w:webHidden/>
          </w:rPr>
          <w:instrText xml:space="preserve"> PAGEREF _Toc100563782 \h </w:instrText>
        </w:r>
        <w:r w:rsidR="00E06927">
          <w:rPr>
            <w:noProof/>
            <w:webHidden/>
          </w:rPr>
        </w:r>
        <w:r w:rsidR="00E06927">
          <w:rPr>
            <w:noProof/>
            <w:webHidden/>
          </w:rPr>
          <w:fldChar w:fldCharType="separate"/>
        </w:r>
        <w:r w:rsidR="001A35E9">
          <w:rPr>
            <w:noProof/>
            <w:webHidden/>
          </w:rPr>
          <w:t>4</w:t>
        </w:r>
        <w:r w:rsidR="00E06927">
          <w:rPr>
            <w:noProof/>
            <w:webHidden/>
          </w:rPr>
          <w:fldChar w:fldCharType="end"/>
        </w:r>
      </w:hyperlink>
    </w:p>
    <w:p w14:paraId="75DD8E78" w14:textId="09C0EB45" w:rsidR="00E06927" w:rsidRDefault="00AC020D">
      <w:pPr>
        <w:pStyle w:val="TableofFigures"/>
        <w:tabs>
          <w:tab w:val="right" w:pos="9016"/>
        </w:tabs>
        <w:rPr>
          <w:rFonts w:asciiTheme="minorHAnsi" w:eastAsiaTheme="minorEastAsia" w:hAnsiTheme="minorHAnsi" w:cstheme="minorBidi"/>
          <w:noProof/>
          <w:color w:val="auto"/>
        </w:rPr>
      </w:pPr>
      <w:hyperlink w:anchor="_Toc100563783" w:history="1">
        <w:r w:rsidR="00E06927" w:rsidRPr="00980C07">
          <w:rPr>
            <w:rStyle w:val="Hyperlink"/>
            <w:noProof/>
          </w:rPr>
          <w:t>Figure 2 – Top “Translation” button</w:t>
        </w:r>
        <w:r w:rsidR="00E06927">
          <w:rPr>
            <w:noProof/>
            <w:webHidden/>
          </w:rPr>
          <w:tab/>
        </w:r>
        <w:r w:rsidR="00E06927">
          <w:rPr>
            <w:noProof/>
            <w:webHidden/>
          </w:rPr>
          <w:fldChar w:fldCharType="begin"/>
        </w:r>
        <w:r w:rsidR="00E06927">
          <w:rPr>
            <w:noProof/>
            <w:webHidden/>
          </w:rPr>
          <w:instrText xml:space="preserve"> PAGEREF _Toc100563783 \h </w:instrText>
        </w:r>
        <w:r w:rsidR="00E06927">
          <w:rPr>
            <w:noProof/>
            <w:webHidden/>
          </w:rPr>
        </w:r>
        <w:r w:rsidR="00E06927">
          <w:rPr>
            <w:noProof/>
            <w:webHidden/>
          </w:rPr>
          <w:fldChar w:fldCharType="separate"/>
        </w:r>
        <w:r w:rsidR="001A35E9">
          <w:rPr>
            <w:noProof/>
            <w:webHidden/>
          </w:rPr>
          <w:t>5</w:t>
        </w:r>
        <w:r w:rsidR="00E06927">
          <w:rPr>
            <w:noProof/>
            <w:webHidden/>
          </w:rPr>
          <w:fldChar w:fldCharType="end"/>
        </w:r>
      </w:hyperlink>
    </w:p>
    <w:p w14:paraId="4FAF9A30" w14:textId="49BD021D" w:rsidR="00E06927" w:rsidRDefault="00AC020D">
      <w:pPr>
        <w:pStyle w:val="TableofFigures"/>
        <w:tabs>
          <w:tab w:val="right" w:pos="9016"/>
        </w:tabs>
        <w:rPr>
          <w:rFonts w:asciiTheme="minorHAnsi" w:eastAsiaTheme="minorEastAsia" w:hAnsiTheme="minorHAnsi" w:cstheme="minorBidi"/>
          <w:noProof/>
          <w:color w:val="auto"/>
        </w:rPr>
      </w:pPr>
      <w:hyperlink w:anchor="_Toc100563784" w:history="1">
        <w:r w:rsidR="00E06927" w:rsidRPr="00980C07">
          <w:rPr>
            <w:rStyle w:val="Hyperlink"/>
            <w:noProof/>
          </w:rPr>
          <w:t>Figure 3 – Select content to translate</w:t>
        </w:r>
        <w:r w:rsidR="00E06927">
          <w:rPr>
            <w:noProof/>
            <w:webHidden/>
          </w:rPr>
          <w:tab/>
        </w:r>
        <w:r w:rsidR="00E06927">
          <w:rPr>
            <w:noProof/>
            <w:webHidden/>
          </w:rPr>
          <w:fldChar w:fldCharType="begin"/>
        </w:r>
        <w:r w:rsidR="00E06927">
          <w:rPr>
            <w:noProof/>
            <w:webHidden/>
          </w:rPr>
          <w:instrText xml:space="preserve"> PAGEREF _Toc100563784 \h </w:instrText>
        </w:r>
        <w:r w:rsidR="00E06927">
          <w:rPr>
            <w:noProof/>
            <w:webHidden/>
          </w:rPr>
        </w:r>
        <w:r w:rsidR="00E06927">
          <w:rPr>
            <w:noProof/>
            <w:webHidden/>
          </w:rPr>
          <w:fldChar w:fldCharType="separate"/>
        </w:r>
        <w:r w:rsidR="001A35E9">
          <w:rPr>
            <w:noProof/>
            <w:webHidden/>
          </w:rPr>
          <w:t>5</w:t>
        </w:r>
        <w:r w:rsidR="00E06927">
          <w:rPr>
            <w:noProof/>
            <w:webHidden/>
          </w:rPr>
          <w:fldChar w:fldCharType="end"/>
        </w:r>
      </w:hyperlink>
    </w:p>
    <w:p w14:paraId="1EBB0260" w14:textId="6E58D182" w:rsidR="00E06927" w:rsidRDefault="00AC020D">
      <w:pPr>
        <w:pStyle w:val="TableofFigures"/>
        <w:tabs>
          <w:tab w:val="right" w:pos="9016"/>
        </w:tabs>
        <w:rPr>
          <w:rFonts w:asciiTheme="minorHAnsi" w:eastAsiaTheme="minorEastAsia" w:hAnsiTheme="minorHAnsi" w:cstheme="minorBidi"/>
          <w:noProof/>
          <w:color w:val="auto"/>
        </w:rPr>
      </w:pPr>
      <w:hyperlink w:anchor="_Toc100563785" w:history="1">
        <w:r w:rsidR="00E06927" w:rsidRPr="00980C07">
          <w:rPr>
            <w:rStyle w:val="Hyperlink"/>
            <w:noProof/>
          </w:rPr>
          <w:t>Figure 4 – Page view content/ Translate tab</w:t>
        </w:r>
        <w:r w:rsidR="00E06927">
          <w:rPr>
            <w:noProof/>
            <w:webHidden/>
          </w:rPr>
          <w:tab/>
        </w:r>
        <w:r w:rsidR="00E06927">
          <w:rPr>
            <w:noProof/>
            <w:webHidden/>
          </w:rPr>
          <w:fldChar w:fldCharType="begin"/>
        </w:r>
        <w:r w:rsidR="00E06927">
          <w:rPr>
            <w:noProof/>
            <w:webHidden/>
          </w:rPr>
          <w:instrText xml:space="preserve"> PAGEREF _Toc100563785 \h </w:instrText>
        </w:r>
        <w:r w:rsidR="00E06927">
          <w:rPr>
            <w:noProof/>
            <w:webHidden/>
          </w:rPr>
        </w:r>
        <w:r w:rsidR="00E06927">
          <w:rPr>
            <w:noProof/>
            <w:webHidden/>
          </w:rPr>
          <w:fldChar w:fldCharType="separate"/>
        </w:r>
        <w:r w:rsidR="001A35E9">
          <w:rPr>
            <w:noProof/>
            <w:webHidden/>
          </w:rPr>
          <w:t>6</w:t>
        </w:r>
        <w:r w:rsidR="00E06927">
          <w:rPr>
            <w:noProof/>
            <w:webHidden/>
          </w:rPr>
          <w:fldChar w:fldCharType="end"/>
        </w:r>
      </w:hyperlink>
    </w:p>
    <w:p w14:paraId="0756D5AD" w14:textId="68ABC9F4" w:rsidR="00E06927" w:rsidRDefault="00AC020D">
      <w:pPr>
        <w:pStyle w:val="TableofFigures"/>
        <w:tabs>
          <w:tab w:val="right" w:pos="9016"/>
        </w:tabs>
        <w:rPr>
          <w:rFonts w:asciiTheme="minorHAnsi" w:eastAsiaTheme="minorEastAsia" w:hAnsiTheme="minorHAnsi" w:cstheme="minorBidi"/>
          <w:noProof/>
          <w:color w:val="auto"/>
        </w:rPr>
      </w:pPr>
      <w:hyperlink w:anchor="_Toc100563786" w:history="1">
        <w:r w:rsidR="00E06927" w:rsidRPr="00980C07">
          <w:rPr>
            <w:rStyle w:val="Hyperlink"/>
            <w:noProof/>
          </w:rPr>
          <w:t>Figure 5 – Page view content/ Translate tab/ Add to cart</w:t>
        </w:r>
        <w:r w:rsidR="00E06927">
          <w:rPr>
            <w:noProof/>
            <w:webHidden/>
          </w:rPr>
          <w:tab/>
        </w:r>
        <w:r w:rsidR="00E06927">
          <w:rPr>
            <w:noProof/>
            <w:webHidden/>
          </w:rPr>
          <w:fldChar w:fldCharType="begin"/>
        </w:r>
        <w:r w:rsidR="00E06927">
          <w:rPr>
            <w:noProof/>
            <w:webHidden/>
          </w:rPr>
          <w:instrText xml:space="preserve"> PAGEREF _Toc100563786 \h </w:instrText>
        </w:r>
        <w:r w:rsidR="00E06927">
          <w:rPr>
            <w:noProof/>
            <w:webHidden/>
          </w:rPr>
        </w:r>
        <w:r w:rsidR="00E06927">
          <w:rPr>
            <w:noProof/>
            <w:webHidden/>
          </w:rPr>
          <w:fldChar w:fldCharType="separate"/>
        </w:r>
        <w:r w:rsidR="001A35E9">
          <w:rPr>
            <w:noProof/>
            <w:webHidden/>
          </w:rPr>
          <w:t>6</w:t>
        </w:r>
        <w:r w:rsidR="00E06927">
          <w:rPr>
            <w:noProof/>
            <w:webHidden/>
          </w:rPr>
          <w:fldChar w:fldCharType="end"/>
        </w:r>
      </w:hyperlink>
    </w:p>
    <w:p w14:paraId="294FF530" w14:textId="4E590DB9" w:rsidR="00E06927" w:rsidRDefault="00AC020D">
      <w:pPr>
        <w:pStyle w:val="TableofFigures"/>
        <w:tabs>
          <w:tab w:val="right" w:pos="9016"/>
        </w:tabs>
        <w:rPr>
          <w:rFonts w:asciiTheme="minorHAnsi" w:eastAsiaTheme="minorEastAsia" w:hAnsiTheme="minorHAnsi" w:cstheme="minorBidi"/>
          <w:noProof/>
          <w:color w:val="auto"/>
        </w:rPr>
      </w:pPr>
      <w:hyperlink w:anchor="_Toc100563787" w:history="1">
        <w:r w:rsidR="00E06927" w:rsidRPr="00980C07">
          <w:rPr>
            <w:rStyle w:val="Hyperlink"/>
            <w:noProof/>
          </w:rPr>
          <w:t>Figure 6 – Page view content/ Translate tab/ Add to cart/ Link</w:t>
        </w:r>
        <w:r w:rsidR="00E06927">
          <w:rPr>
            <w:noProof/>
            <w:webHidden/>
          </w:rPr>
          <w:tab/>
        </w:r>
        <w:r w:rsidR="00E06927">
          <w:rPr>
            <w:noProof/>
            <w:webHidden/>
          </w:rPr>
          <w:fldChar w:fldCharType="begin"/>
        </w:r>
        <w:r w:rsidR="00E06927">
          <w:rPr>
            <w:noProof/>
            <w:webHidden/>
          </w:rPr>
          <w:instrText xml:space="preserve"> PAGEREF _Toc100563787 \h </w:instrText>
        </w:r>
        <w:r w:rsidR="00E06927">
          <w:rPr>
            <w:noProof/>
            <w:webHidden/>
          </w:rPr>
        </w:r>
        <w:r w:rsidR="00E06927">
          <w:rPr>
            <w:noProof/>
            <w:webHidden/>
          </w:rPr>
          <w:fldChar w:fldCharType="separate"/>
        </w:r>
        <w:r w:rsidR="001A35E9">
          <w:rPr>
            <w:noProof/>
            <w:webHidden/>
          </w:rPr>
          <w:t>7</w:t>
        </w:r>
        <w:r w:rsidR="00E06927">
          <w:rPr>
            <w:noProof/>
            <w:webHidden/>
          </w:rPr>
          <w:fldChar w:fldCharType="end"/>
        </w:r>
      </w:hyperlink>
    </w:p>
    <w:p w14:paraId="7B7DF3C6" w14:textId="7292AC01" w:rsidR="00E06927" w:rsidRDefault="00AC020D">
      <w:pPr>
        <w:pStyle w:val="TableofFigures"/>
        <w:tabs>
          <w:tab w:val="right" w:pos="9016"/>
        </w:tabs>
        <w:rPr>
          <w:rFonts w:asciiTheme="minorHAnsi" w:eastAsiaTheme="minorEastAsia" w:hAnsiTheme="minorHAnsi" w:cstheme="minorBidi"/>
          <w:noProof/>
          <w:color w:val="auto"/>
        </w:rPr>
      </w:pPr>
      <w:hyperlink w:anchor="_Toc100563788" w:history="1">
        <w:r w:rsidR="00E06927" w:rsidRPr="00980C07">
          <w:rPr>
            <w:rStyle w:val="Hyperlink"/>
            <w:noProof/>
          </w:rPr>
          <w:t>Figure 7 – Page view content/ Translate tab/ Add to cart/ Cart details</w:t>
        </w:r>
        <w:r w:rsidR="00E06927">
          <w:rPr>
            <w:noProof/>
            <w:webHidden/>
          </w:rPr>
          <w:tab/>
        </w:r>
        <w:r w:rsidR="00E06927">
          <w:rPr>
            <w:noProof/>
            <w:webHidden/>
          </w:rPr>
          <w:fldChar w:fldCharType="begin"/>
        </w:r>
        <w:r w:rsidR="00E06927">
          <w:rPr>
            <w:noProof/>
            <w:webHidden/>
          </w:rPr>
          <w:instrText xml:space="preserve"> PAGEREF _Toc100563788 \h </w:instrText>
        </w:r>
        <w:r w:rsidR="00E06927">
          <w:rPr>
            <w:noProof/>
            <w:webHidden/>
          </w:rPr>
        </w:r>
        <w:r w:rsidR="00E06927">
          <w:rPr>
            <w:noProof/>
            <w:webHidden/>
          </w:rPr>
          <w:fldChar w:fldCharType="separate"/>
        </w:r>
        <w:r w:rsidR="001A35E9">
          <w:rPr>
            <w:noProof/>
            <w:webHidden/>
          </w:rPr>
          <w:t>7</w:t>
        </w:r>
        <w:r w:rsidR="00E06927">
          <w:rPr>
            <w:noProof/>
            <w:webHidden/>
          </w:rPr>
          <w:fldChar w:fldCharType="end"/>
        </w:r>
      </w:hyperlink>
    </w:p>
    <w:p w14:paraId="29FDDBC2" w14:textId="743C8BCC" w:rsidR="00E06927" w:rsidRDefault="00AC020D">
      <w:pPr>
        <w:pStyle w:val="TableofFigures"/>
        <w:tabs>
          <w:tab w:val="right" w:pos="9016"/>
        </w:tabs>
        <w:rPr>
          <w:rFonts w:asciiTheme="minorHAnsi" w:eastAsiaTheme="minorEastAsia" w:hAnsiTheme="minorHAnsi" w:cstheme="minorBidi"/>
          <w:noProof/>
          <w:color w:val="auto"/>
        </w:rPr>
      </w:pPr>
      <w:hyperlink w:anchor="_Toc100563789" w:history="1">
        <w:r w:rsidR="00E06927" w:rsidRPr="00980C07">
          <w:rPr>
            <w:rStyle w:val="Hyperlink"/>
            <w:noProof/>
          </w:rPr>
          <w:t>Figure 8 – Top “Translation” button</w:t>
        </w:r>
        <w:r w:rsidR="00E06927">
          <w:rPr>
            <w:noProof/>
            <w:webHidden/>
          </w:rPr>
          <w:tab/>
        </w:r>
        <w:r w:rsidR="00E06927">
          <w:rPr>
            <w:noProof/>
            <w:webHidden/>
          </w:rPr>
          <w:fldChar w:fldCharType="begin"/>
        </w:r>
        <w:r w:rsidR="00E06927">
          <w:rPr>
            <w:noProof/>
            <w:webHidden/>
          </w:rPr>
          <w:instrText xml:space="preserve"> PAGEREF _Toc100563789 \h </w:instrText>
        </w:r>
        <w:r w:rsidR="00E06927">
          <w:rPr>
            <w:noProof/>
            <w:webHidden/>
          </w:rPr>
        </w:r>
        <w:r w:rsidR="00E06927">
          <w:rPr>
            <w:noProof/>
            <w:webHidden/>
          </w:rPr>
          <w:fldChar w:fldCharType="separate"/>
        </w:r>
        <w:r w:rsidR="001A35E9">
          <w:rPr>
            <w:noProof/>
            <w:webHidden/>
          </w:rPr>
          <w:t>8</w:t>
        </w:r>
        <w:r w:rsidR="00E06927">
          <w:rPr>
            <w:noProof/>
            <w:webHidden/>
          </w:rPr>
          <w:fldChar w:fldCharType="end"/>
        </w:r>
      </w:hyperlink>
    </w:p>
    <w:p w14:paraId="0AE45974" w14:textId="1B5C8BD9" w:rsidR="00E06927" w:rsidRDefault="00AC020D">
      <w:pPr>
        <w:pStyle w:val="TableofFigures"/>
        <w:tabs>
          <w:tab w:val="right" w:pos="9016"/>
        </w:tabs>
        <w:rPr>
          <w:rFonts w:asciiTheme="minorHAnsi" w:eastAsiaTheme="minorEastAsia" w:hAnsiTheme="minorHAnsi" w:cstheme="minorBidi"/>
          <w:noProof/>
          <w:color w:val="auto"/>
        </w:rPr>
      </w:pPr>
      <w:hyperlink w:anchor="_Toc100563790" w:history="1">
        <w:r w:rsidR="00E06927" w:rsidRPr="00980C07">
          <w:rPr>
            <w:rStyle w:val="Hyperlink"/>
            <w:noProof/>
          </w:rPr>
          <w:t>Figure 9 – Translation tab/ “Sources” option</w:t>
        </w:r>
        <w:r w:rsidR="00E06927">
          <w:rPr>
            <w:noProof/>
            <w:webHidden/>
          </w:rPr>
          <w:tab/>
        </w:r>
        <w:r w:rsidR="00E06927">
          <w:rPr>
            <w:noProof/>
            <w:webHidden/>
          </w:rPr>
          <w:fldChar w:fldCharType="begin"/>
        </w:r>
        <w:r w:rsidR="00E06927">
          <w:rPr>
            <w:noProof/>
            <w:webHidden/>
          </w:rPr>
          <w:instrText xml:space="preserve"> PAGEREF _Toc100563790 \h </w:instrText>
        </w:r>
        <w:r w:rsidR="00E06927">
          <w:rPr>
            <w:noProof/>
            <w:webHidden/>
          </w:rPr>
        </w:r>
        <w:r w:rsidR="00E06927">
          <w:rPr>
            <w:noProof/>
            <w:webHidden/>
          </w:rPr>
          <w:fldChar w:fldCharType="separate"/>
        </w:r>
        <w:r w:rsidR="001A35E9">
          <w:rPr>
            <w:noProof/>
            <w:webHidden/>
          </w:rPr>
          <w:t>9</w:t>
        </w:r>
        <w:r w:rsidR="00E06927">
          <w:rPr>
            <w:noProof/>
            <w:webHidden/>
          </w:rPr>
          <w:fldChar w:fldCharType="end"/>
        </w:r>
      </w:hyperlink>
    </w:p>
    <w:p w14:paraId="75485E8D" w14:textId="36EFA2E9" w:rsidR="00E06927" w:rsidRDefault="00AC020D">
      <w:pPr>
        <w:pStyle w:val="TableofFigures"/>
        <w:tabs>
          <w:tab w:val="right" w:pos="9016"/>
        </w:tabs>
        <w:rPr>
          <w:rFonts w:asciiTheme="minorHAnsi" w:eastAsiaTheme="minorEastAsia" w:hAnsiTheme="minorHAnsi" w:cstheme="minorBidi"/>
          <w:noProof/>
          <w:color w:val="auto"/>
        </w:rPr>
      </w:pPr>
      <w:hyperlink w:anchor="_Toc100563791" w:history="1">
        <w:r w:rsidR="00E06927" w:rsidRPr="00980C07">
          <w:rPr>
            <w:rStyle w:val="Hyperlink"/>
            <w:noProof/>
          </w:rPr>
          <w:t>Figure 10 – Translation tab/ “Sources” option/ Choose source</w:t>
        </w:r>
        <w:r w:rsidR="00E06927">
          <w:rPr>
            <w:noProof/>
            <w:webHidden/>
          </w:rPr>
          <w:tab/>
        </w:r>
        <w:r w:rsidR="00E06927">
          <w:rPr>
            <w:noProof/>
            <w:webHidden/>
          </w:rPr>
          <w:fldChar w:fldCharType="begin"/>
        </w:r>
        <w:r w:rsidR="00E06927">
          <w:rPr>
            <w:noProof/>
            <w:webHidden/>
          </w:rPr>
          <w:instrText xml:space="preserve"> PAGEREF _Toc100563791 \h </w:instrText>
        </w:r>
        <w:r w:rsidR="00E06927">
          <w:rPr>
            <w:noProof/>
            <w:webHidden/>
          </w:rPr>
        </w:r>
        <w:r w:rsidR="00E06927">
          <w:rPr>
            <w:noProof/>
            <w:webHidden/>
          </w:rPr>
          <w:fldChar w:fldCharType="separate"/>
        </w:r>
        <w:r w:rsidR="001A35E9">
          <w:rPr>
            <w:noProof/>
            <w:webHidden/>
          </w:rPr>
          <w:t>10</w:t>
        </w:r>
        <w:r w:rsidR="00E06927">
          <w:rPr>
            <w:noProof/>
            <w:webHidden/>
          </w:rPr>
          <w:fldChar w:fldCharType="end"/>
        </w:r>
      </w:hyperlink>
    </w:p>
    <w:p w14:paraId="746035E4" w14:textId="7D772B09" w:rsidR="00E06927" w:rsidRDefault="00AC020D">
      <w:pPr>
        <w:pStyle w:val="TableofFigures"/>
        <w:tabs>
          <w:tab w:val="right" w:pos="9016"/>
        </w:tabs>
        <w:rPr>
          <w:rFonts w:asciiTheme="minorHAnsi" w:eastAsiaTheme="minorEastAsia" w:hAnsiTheme="minorHAnsi" w:cstheme="minorBidi"/>
          <w:noProof/>
          <w:color w:val="auto"/>
        </w:rPr>
      </w:pPr>
      <w:hyperlink w:anchor="_Toc100563792" w:history="1">
        <w:r w:rsidR="00E06927" w:rsidRPr="00980C07">
          <w:rPr>
            <w:rStyle w:val="Hyperlink"/>
            <w:noProof/>
          </w:rPr>
          <w:t>Figure 11 – Translation tab/ “Sources” option/ Checkout</w:t>
        </w:r>
        <w:r w:rsidR="00E06927">
          <w:rPr>
            <w:noProof/>
            <w:webHidden/>
          </w:rPr>
          <w:tab/>
        </w:r>
        <w:r w:rsidR="00E06927">
          <w:rPr>
            <w:noProof/>
            <w:webHidden/>
          </w:rPr>
          <w:fldChar w:fldCharType="begin"/>
        </w:r>
        <w:r w:rsidR="00E06927">
          <w:rPr>
            <w:noProof/>
            <w:webHidden/>
          </w:rPr>
          <w:instrText xml:space="preserve"> PAGEREF _Toc100563792 \h </w:instrText>
        </w:r>
        <w:r w:rsidR="00E06927">
          <w:rPr>
            <w:noProof/>
            <w:webHidden/>
          </w:rPr>
        </w:r>
        <w:r w:rsidR="00E06927">
          <w:rPr>
            <w:noProof/>
            <w:webHidden/>
          </w:rPr>
          <w:fldChar w:fldCharType="separate"/>
        </w:r>
        <w:r w:rsidR="001A35E9">
          <w:rPr>
            <w:noProof/>
            <w:webHidden/>
          </w:rPr>
          <w:t>11</w:t>
        </w:r>
        <w:r w:rsidR="00E06927">
          <w:rPr>
            <w:noProof/>
            <w:webHidden/>
          </w:rPr>
          <w:fldChar w:fldCharType="end"/>
        </w:r>
      </w:hyperlink>
    </w:p>
    <w:p w14:paraId="2A00509C" w14:textId="208246CF" w:rsidR="00E06927" w:rsidRDefault="00AC020D">
      <w:pPr>
        <w:pStyle w:val="TableofFigures"/>
        <w:tabs>
          <w:tab w:val="right" w:pos="9016"/>
        </w:tabs>
        <w:rPr>
          <w:rFonts w:asciiTheme="minorHAnsi" w:eastAsiaTheme="minorEastAsia" w:hAnsiTheme="minorHAnsi" w:cstheme="minorBidi"/>
          <w:noProof/>
          <w:color w:val="auto"/>
        </w:rPr>
      </w:pPr>
      <w:hyperlink w:anchor="_Toc100563793" w:history="1">
        <w:r w:rsidR="00E06927" w:rsidRPr="00980C07">
          <w:rPr>
            <w:rStyle w:val="Hyperlink"/>
            <w:noProof/>
          </w:rPr>
          <w:t>Figure 12 – Translation tab/ “Sources” option/ Checkout/ Add to cart</w:t>
        </w:r>
        <w:r w:rsidR="00E06927">
          <w:rPr>
            <w:noProof/>
            <w:webHidden/>
          </w:rPr>
          <w:tab/>
        </w:r>
        <w:r w:rsidR="00E06927">
          <w:rPr>
            <w:noProof/>
            <w:webHidden/>
          </w:rPr>
          <w:fldChar w:fldCharType="begin"/>
        </w:r>
        <w:r w:rsidR="00E06927">
          <w:rPr>
            <w:noProof/>
            <w:webHidden/>
          </w:rPr>
          <w:instrText xml:space="preserve"> PAGEREF _Toc100563793 \h </w:instrText>
        </w:r>
        <w:r w:rsidR="00E06927">
          <w:rPr>
            <w:noProof/>
            <w:webHidden/>
          </w:rPr>
        </w:r>
        <w:r w:rsidR="00E06927">
          <w:rPr>
            <w:noProof/>
            <w:webHidden/>
          </w:rPr>
          <w:fldChar w:fldCharType="separate"/>
        </w:r>
        <w:r w:rsidR="001A35E9">
          <w:rPr>
            <w:noProof/>
            <w:webHidden/>
          </w:rPr>
          <w:t>11</w:t>
        </w:r>
        <w:r w:rsidR="00E06927">
          <w:rPr>
            <w:noProof/>
            <w:webHidden/>
          </w:rPr>
          <w:fldChar w:fldCharType="end"/>
        </w:r>
      </w:hyperlink>
    </w:p>
    <w:p w14:paraId="69212FFC" w14:textId="69ECF75D" w:rsidR="00E06927" w:rsidRDefault="00AC020D">
      <w:pPr>
        <w:pStyle w:val="TableofFigures"/>
        <w:tabs>
          <w:tab w:val="right" w:pos="9016"/>
        </w:tabs>
        <w:rPr>
          <w:rFonts w:asciiTheme="minorHAnsi" w:eastAsiaTheme="minorEastAsia" w:hAnsiTheme="minorHAnsi" w:cstheme="minorBidi"/>
          <w:noProof/>
          <w:color w:val="auto"/>
        </w:rPr>
      </w:pPr>
      <w:hyperlink w:anchor="_Toc100563794" w:history="1">
        <w:r w:rsidR="00E06927" w:rsidRPr="00980C07">
          <w:rPr>
            <w:rStyle w:val="Hyperlink"/>
            <w:noProof/>
          </w:rPr>
          <w:t>Figure 13 – Translation tab/ “Sources” option/ Checkout/ Add to cart/ Cart tab</w:t>
        </w:r>
        <w:r w:rsidR="00E06927">
          <w:rPr>
            <w:noProof/>
            <w:webHidden/>
          </w:rPr>
          <w:tab/>
        </w:r>
        <w:r w:rsidR="00E06927">
          <w:rPr>
            <w:noProof/>
            <w:webHidden/>
          </w:rPr>
          <w:fldChar w:fldCharType="begin"/>
        </w:r>
        <w:r w:rsidR="00E06927">
          <w:rPr>
            <w:noProof/>
            <w:webHidden/>
          </w:rPr>
          <w:instrText xml:space="preserve"> PAGEREF _Toc100563794 \h </w:instrText>
        </w:r>
        <w:r w:rsidR="00E06927">
          <w:rPr>
            <w:noProof/>
            <w:webHidden/>
          </w:rPr>
        </w:r>
        <w:r w:rsidR="00E06927">
          <w:rPr>
            <w:noProof/>
            <w:webHidden/>
          </w:rPr>
          <w:fldChar w:fldCharType="separate"/>
        </w:r>
        <w:r w:rsidR="001A35E9">
          <w:rPr>
            <w:noProof/>
            <w:webHidden/>
          </w:rPr>
          <w:t>12</w:t>
        </w:r>
        <w:r w:rsidR="00E06927">
          <w:rPr>
            <w:noProof/>
            <w:webHidden/>
          </w:rPr>
          <w:fldChar w:fldCharType="end"/>
        </w:r>
      </w:hyperlink>
    </w:p>
    <w:p w14:paraId="393AC30B" w14:textId="58EFE851" w:rsidR="00E06927" w:rsidRDefault="00AC020D">
      <w:pPr>
        <w:pStyle w:val="TableofFigures"/>
        <w:tabs>
          <w:tab w:val="right" w:pos="9016"/>
        </w:tabs>
        <w:rPr>
          <w:rFonts w:asciiTheme="minorHAnsi" w:eastAsiaTheme="minorEastAsia" w:hAnsiTheme="minorHAnsi" w:cstheme="minorBidi"/>
          <w:noProof/>
          <w:color w:val="auto"/>
        </w:rPr>
      </w:pPr>
      <w:hyperlink w:anchor="_Toc100563795" w:history="1">
        <w:r w:rsidR="00E06927" w:rsidRPr="00980C07">
          <w:rPr>
            <w:rStyle w:val="Hyperlink"/>
            <w:noProof/>
          </w:rPr>
          <w:t>Figure 14 – Translation tab/ “Sources” option/ Checkout/ Add to cart/ Request translation</w:t>
        </w:r>
        <w:r w:rsidR="00E06927">
          <w:rPr>
            <w:noProof/>
            <w:webHidden/>
          </w:rPr>
          <w:tab/>
        </w:r>
        <w:r w:rsidR="00E06927">
          <w:rPr>
            <w:noProof/>
            <w:webHidden/>
          </w:rPr>
          <w:fldChar w:fldCharType="begin"/>
        </w:r>
        <w:r w:rsidR="00E06927">
          <w:rPr>
            <w:noProof/>
            <w:webHidden/>
          </w:rPr>
          <w:instrText xml:space="preserve"> PAGEREF _Toc100563795 \h </w:instrText>
        </w:r>
        <w:r w:rsidR="00E06927">
          <w:rPr>
            <w:noProof/>
            <w:webHidden/>
          </w:rPr>
        </w:r>
        <w:r w:rsidR="00E06927">
          <w:rPr>
            <w:noProof/>
            <w:webHidden/>
          </w:rPr>
          <w:fldChar w:fldCharType="separate"/>
        </w:r>
        <w:r w:rsidR="001A35E9">
          <w:rPr>
            <w:noProof/>
            <w:webHidden/>
          </w:rPr>
          <w:t>13</w:t>
        </w:r>
        <w:r w:rsidR="00E06927">
          <w:rPr>
            <w:noProof/>
            <w:webHidden/>
          </w:rPr>
          <w:fldChar w:fldCharType="end"/>
        </w:r>
      </w:hyperlink>
    </w:p>
    <w:p w14:paraId="1E595770" w14:textId="32D139B7" w:rsidR="00E06927" w:rsidRDefault="00AC020D">
      <w:pPr>
        <w:pStyle w:val="TableofFigures"/>
        <w:tabs>
          <w:tab w:val="right" w:pos="9016"/>
        </w:tabs>
        <w:rPr>
          <w:rFonts w:asciiTheme="minorHAnsi" w:eastAsiaTheme="minorEastAsia" w:hAnsiTheme="minorHAnsi" w:cstheme="minorBidi"/>
          <w:noProof/>
          <w:color w:val="auto"/>
        </w:rPr>
      </w:pPr>
      <w:hyperlink w:anchor="_Toc100563796" w:history="1">
        <w:r w:rsidR="00E06927" w:rsidRPr="00980C07">
          <w:rPr>
            <w:rStyle w:val="Hyperlink"/>
            <w:noProof/>
          </w:rPr>
          <w:t>Figure 15 – Translation tab/ Request Translation/Job</w:t>
        </w:r>
        <w:r w:rsidR="00E06927">
          <w:rPr>
            <w:noProof/>
            <w:webHidden/>
          </w:rPr>
          <w:tab/>
        </w:r>
        <w:r w:rsidR="00E06927">
          <w:rPr>
            <w:noProof/>
            <w:webHidden/>
          </w:rPr>
          <w:fldChar w:fldCharType="begin"/>
        </w:r>
        <w:r w:rsidR="00E06927">
          <w:rPr>
            <w:noProof/>
            <w:webHidden/>
          </w:rPr>
          <w:instrText xml:space="preserve"> PAGEREF _Toc100563796 \h </w:instrText>
        </w:r>
        <w:r w:rsidR="00E06927">
          <w:rPr>
            <w:noProof/>
            <w:webHidden/>
          </w:rPr>
        </w:r>
        <w:r w:rsidR="00E06927">
          <w:rPr>
            <w:noProof/>
            <w:webHidden/>
          </w:rPr>
          <w:fldChar w:fldCharType="separate"/>
        </w:r>
        <w:r w:rsidR="001A35E9">
          <w:rPr>
            <w:noProof/>
            <w:webHidden/>
          </w:rPr>
          <w:t>13</w:t>
        </w:r>
        <w:r w:rsidR="00E06927">
          <w:rPr>
            <w:noProof/>
            <w:webHidden/>
          </w:rPr>
          <w:fldChar w:fldCharType="end"/>
        </w:r>
      </w:hyperlink>
    </w:p>
    <w:p w14:paraId="647C2061" w14:textId="532C5BFE" w:rsidR="00E06927" w:rsidRDefault="00AC020D">
      <w:pPr>
        <w:pStyle w:val="TableofFigures"/>
        <w:tabs>
          <w:tab w:val="right" w:pos="9016"/>
        </w:tabs>
        <w:rPr>
          <w:rFonts w:asciiTheme="minorHAnsi" w:eastAsiaTheme="minorEastAsia" w:hAnsiTheme="minorHAnsi" w:cstheme="minorBidi"/>
          <w:noProof/>
          <w:color w:val="auto"/>
        </w:rPr>
      </w:pPr>
      <w:hyperlink w:anchor="_Toc100563797" w:history="1">
        <w:r w:rsidR="00E06927" w:rsidRPr="00980C07">
          <w:rPr>
            <w:rStyle w:val="Hyperlink"/>
            <w:noProof/>
          </w:rPr>
          <w:t>Figure 16 – Page view content/ Translate tab/ Add to cart/ Details/ Request translation</w:t>
        </w:r>
        <w:r w:rsidR="00E06927">
          <w:rPr>
            <w:noProof/>
            <w:webHidden/>
          </w:rPr>
          <w:tab/>
        </w:r>
        <w:r w:rsidR="00E06927">
          <w:rPr>
            <w:noProof/>
            <w:webHidden/>
          </w:rPr>
          <w:fldChar w:fldCharType="begin"/>
        </w:r>
        <w:r w:rsidR="00E06927">
          <w:rPr>
            <w:noProof/>
            <w:webHidden/>
          </w:rPr>
          <w:instrText xml:space="preserve"> PAGEREF _Toc100563797 \h </w:instrText>
        </w:r>
        <w:r w:rsidR="00E06927">
          <w:rPr>
            <w:noProof/>
            <w:webHidden/>
          </w:rPr>
        </w:r>
        <w:r w:rsidR="00E06927">
          <w:rPr>
            <w:noProof/>
            <w:webHidden/>
          </w:rPr>
          <w:fldChar w:fldCharType="separate"/>
        </w:r>
        <w:r w:rsidR="001A35E9">
          <w:rPr>
            <w:noProof/>
            <w:webHidden/>
          </w:rPr>
          <w:t>14</w:t>
        </w:r>
        <w:r w:rsidR="00E06927">
          <w:rPr>
            <w:noProof/>
            <w:webHidden/>
          </w:rPr>
          <w:fldChar w:fldCharType="end"/>
        </w:r>
      </w:hyperlink>
    </w:p>
    <w:p w14:paraId="08F30807" w14:textId="7E0F368A" w:rsidR="00E06927" w:rsidRDefault="00AC020D">
      <w:pPr>
        <w:pStyle w:val="TableofFigures"/>
        <w:tabs>
          <w:tab w:val="right" w:pos="9016"/>
        </w:tabs>
        <w:rPr>
          <w:rFonts w:asciiTheme="minorHAnsi" w:eastAsiaTheme="minorEastAsia" w:hAnsiTheme="minorHAnsi" w:cstheme="minorBidi"/>
          <w:noProof/>
          <w:color w:val="auto"/>
        </w:rPr>
      </w:pPr>
      <w:hyperlink w:anchor="_Toc100563798" w:history="1">
        <w:r w:rsidR="00E06927" w:rsidRPr="00980C07">
          <w:rPr>
            <w:rStyle w:val="Hyperlink"/>
            <w:noProof/>
          </w:rPr>
          <w:t>Figure 17 – Translation project configuration/ Label</w:t>
        </w:r>
        <w:r w:rsidR="00E06927">
          <w:rPr>
            <w:noProof/>
            <w:webHidden/>
          </w:rPr>
          <w:tab/>
        </w:r>
        <w:r w:rsidR="00E06927">
          <w:rPr>
            <w:noProof/>
            <w:webHidden/>
          </w:rPr>
          <w:fldChar w:fldCharType="begin"/>
        </w:r>
        <w:r w:rsidR="00E06927">
          <w:rPr>
            <w:noProof/>
            <w:webHidden/>
          </w:rPr>
          <w:instrText xml:space="preserve"> PAGEREF _Toc100563798 \h </w:instrText>
        </w:r>
        <w:r w:rsidR="00E06927">
          <w:rPr>
            <w:noProof/>
            <w:webHidden/>
          </w:rPr>
        </w:r>
        <w:r w:rsidR="00E06927">
          <w:rPr>
            <w:noProof/>
            <w:webHidden/>
          </w:rPr>
          <w:fldChar w:fldCharType="separate"/>
        </w:r>
        <w:r w:rsidR="001A35E9">
          <w:rPr>
            <w:noProof/>
            <w:webHidden/>
          </w:rPr>
          <w:t>14</w:t>
        </w:r>
        <w:r w:rsidR="00E06927">
          <w:rPr>
            <w:noProof/>
            <w:webHidden/>
          </w:rPr>
          <w:fldChar w:fldCharType="end"/>
        </w:r>
      </w:hyperlink>
    </w:p>
    <w:p w14:paraId="6E879F66" w14:textId="73C5BEC0" w:rsidR="00E06927" w:rsidRDefault="00AC020D">
      <w:pPr>
        <w:pStyle w:val="TableofFigures"/>
        <w:tabs>
          <w:tab w:val="right" w:pos="9016"/>
        </w:tabs>
        <w:rPr>
          <w:rFonts w:asciiTheme="minorHAnsi" w:eastAsiaTheme="minorEastAsia" w:hAnsiTheme="minorHAnsi" w:cstheme="minorBidi"/>
          <w:noProof/>
          <w:color w:val="auto"/>
        </w:rPr>
      </w:pPr>
      <w:hyperlink w:anchor="_Toc100563799" w:history="1">
        <w:r w:rsidR="00E06927" w:rsidRPr="00980C07">
          <w:rPr>
            <w:rStyle w:val="Hyperlink"/>
            <w:noProof/>
          </w:rPr>
          <w:t>Figure 18 – Translation project settings/ Target language</w:t>
        </w:r>
        <w:r w:rsidR="00E06927">
          <w:rPr>
            <w:noProof/>
            <w:webHidden/>
          </w:rPr>
          <w:tab/>
        </w:r>
        <w:r w:rsidR="00E06927">
          <w:rPr>
            <w:noProof/>
            <w:webHidden/>
          </w:rPr>
          <w:fldChar w:fldCharType="begin"/>
        </w:r>
        <w:r w:rsidR="00E06927">
          <w:rPr>
            <w:noProof/>
            <w:webHidden/>
          </w:rPr>
          <w:instrText xml:space="preserve"> PAGEREF _Toc100563799 \h </w:instrText>
        </w:r>
        <w:r w:rsidR="00E06927">
          <w:rPr>
            <w:noProof/>
            <w:webHidden/>
          </w:rPr>
        </w:r>
        <w:r w:rsidR="00E06927">
          <w:rPr>
            <w:noProof/>
            <w:webHidden/>
          </w:rPr>
          <w:fldChar w:fldCharType="separate"/>
        </w:r>
        <w:r w:rsidR="001A35E9">
          <w:rPr>
            <w:noProof/>
            <w:webHidden/>
          </w:rPr>
          <w:t>15</w:t>
        </w:r>
        <w:r w:rsidR="00E06927">
          <w:rPr>
            <w:noProof/>
            <w:webHidden/>
          </w:rPr>
          <w:fldChar w:fldCharType="end"/>
        </w:r>
      </w:hyperlink>
    </w:p>
    <w:p w14:paraId="63FB085C" w14:textId="4F2A63BC" w:rsidR="00E06927" w:rsidRDefault="00AC020D">
      <w:pPr>
        <w:pStyle w:val="TableofFigures"/>
        <w:tabs>
          <w:tab w:val="right" w:pos="9016"/>
        </w:tabs>
        <w:rPr>
          <w:rFonts w:asciiTheme="minorHAnsi" w:eastAsiaTheme="minorEastAsia" w:hAnsiTheme="minorHAnsi" w:cstheme="minorBidi"/>
          <w:noProof/>
          <w:color w:val="auto"/>
        </w:rPr>
      </w:pPr>
      <w:hyperlink w:anchor="_Toc100563800" w:history="1">
        <w:r w:rsidR="00E06927" w:rsidRPr="00980C07">
          <w:rPr>
            <w:rStyle w:val="Hyperlink"/>
            <w:noProof/>
          </w:rPr>
          <w:t>Figure 19 – Translation project settings/ Provider selector</w:t>
        </w:r>
        <w:r w:rsidR="00E06927">
          <w:rPr>
            <w:noProof/>
            <w:webHidden/>
          </w:rPr>
          <w:tab/>
        </w:r>
        <w:r w:rsidR="00E06927">
          <w:rPr>
            <w:noProof/>
            <w:webHidden/>
          </w:rPr>
          <w:fldChar w:fldCharType="begin"/>
        </w:r>
        <w:r w:rsidR="00E06927">
          <w:rPr>
            <w:noProof/>
            <w:webHidden/>
          </w:rPr>
          <w:instrText xml:space="preserve"> PAGEREF _Toc100563800 \h </w:instrText>
        </w:r>
        <w:r w:rsidR="00E06927">
          <w:rPr>
            <w:noProof/>
            <w:webHidden/>
          </w:rPr>
        </w:r>
        <w:r w:rsidR="00E06927">
          <w:rPr>
            <w:noProof/>
            <w:webHidden/>
          </w:rPr>
          <w:fldChar w:fldCharType="separate"/>
        </w:r>
        <w:r w:rsidR="001A35E9">
          <w:rPr>
            <w:noProof/>
            <w:webHidden/>
          </w:rPr>
          <w:t>15</w:t>
        </w:r>
        <w:r w:rsidR="00E06927">
          <w:rPr>
            <w:noProof/>
            <w:webHidden/>
          </w:rPr>
          <w:fldChar w:fldCharType="end"/>
        </w:r>
      </w:hyperlink>
    </w:p>
    <w:p w14:paraId="307C9873" w14:textId="5F30A56A" w:rsidR="00E06927" w:rsidRDefault="00AC020D">
      <w:pPr>
        <w:pStyle w:val="TableofFigures"/>
        <w:tabs>
          <w:tab w:val="right" w:pos="9016"/>
        </w:tabs>
        <w:rPr>
          <w:rFonts w:asciiTheme="minorHAnsi" w:eastAsiaTheme="minorEastAsia" w:hAnsiTheme="minorHAnsi" w:cstheme="minorBidi"/>
          <w:noProof/>
          <w:color w:val="auto"/>
        </w:rPr>
      </w:pPr>
      <w:hyperlink w:anchor="_Toc100563801" w:history="1">
        <w:r w:rsidR="00E06927" w:rsidRPr="00980C07">
          <w:rPr>
            <w:rStyle w:val="Hyperlink"/>
            <w:noProof/>
          </w:rPr>
          <w:t>Figure 20 – Translation project settings/ Checkout settings</w:t>
        </w:r>
        <w:r w:rsidR="00E06927">
          <w:rPr>
            <w:noProof/>
            <w:webHidden/>
          </w:rPr>
          <w:tab/>
        </w:r>
        <w:r w:rsidR="00E06927">
          <w:rPr>
            <w:noProof/>
            <w:webHidden/>
          </w:rPr>
          <w:fldChar w:fldCharType="begin"/>
        </w:r>
        <w:r w:rsidR="00E06927">
          <w:rPr>
            <w:noProof/>
            <w:webHidden/>
          </w:rPr>
          <w:instrText xml:space="preserve"> PAGEREF _Toc100563801 \h </w:instrText>
        </w:r>
        <w:r w:rsidR="00E06927">
          <w:rPr>
            <w:noProof/>
            <w:webHidden/>
          </w:rPr>
        </w:r>
        <w:r w:rsidR="00E06927">
          <w:rPr>
            <w:noProof/>
            <w:webHidden/>
          </w:rPr>
          <w:fldChar w:fldCharType="separate"/>
        </w:r>
        <w:r w:rsidR="001A35E9">
          <w:rPr>
            <w:noProof/>
            <w:webHidden/>
          </w:rPr>
          <w:t>16</w:t>
        </w:r>
        <w:r w:rsidR="00E06927">
          <w:rPr>
            <w:noProof/>
            <w:webHidden/>
          </w:rPr>
          <w:fldChar w:fldCharType="end"/>
        </w:r>
      </w:hyperlink>
    </w:p>
    <w:p w14:paraId="36F14440" w14:textId="7A55626C" w:rsidR="00E06927" w:rsidRDefault="00AC020D">
      <w:pPr>
        <w:pStyle w:val="TableofFigures"/>
        <w:tabs>
          <w:tab w:val="right" w:pos="9016"/>
        </w:tabs>
        <w:rPr>
          <w:rFonts w:asciiTheme="minorHAnsi" w:eastAsiaTheme="minorEastAsia" w:hAnsiTheme="minorHAnsi" w:cstheme="minorBidi"/>
          <w:noProof/>
          <w:color w:val="auto"/>
        </w:rPr>
      </w:pPr>
      <w:hyperlink w:anchor="_Toc100563802" w:history="1">
        <w:r w:rsidR="00E06927" w:rsidRPr="00980C07">
          <w:rPr>
            <w:rStyle w:val="Hyperlink"/>
            <w:noProof/>
          </w:rPr>
          <w:t>Figure 21 – Translation project settings/ Content settings</w:t>
        </w:r>
        <w:r w:rsidR="00E06927">
          <w:rPr>
            <w:noProof/>
            <w:webHidden/>
          </w:rPr>
          <w:tab/>
        </w:r>
        <w:r w:rsidR="00E06927">
          <w:rPr>
            <w:noProof/>
            <w:webHidden/>
          </w:rPr>
          <w:fldChar w:fldCharType="begin"/>
        </w:r>
        <w:r w:rsidR="00E06927">
          <w:rPr>
            <w:noProof/>
            <w:webHidden/>
          </w:rPr>
          <w:instrText xml:space="preserve"> PAGEREF _Toc100563802 \h </w:instrText>
        </w:r>
        <w:r w:rsidR="00E06927">
          <w:rPr>
            <w:noProof/>
            <w:webHidden/>
          </w:rPr>
        </w:r>
        <w:r w:rsidR="00E06927">
          <w:rPr>
            <w:noProof/>
            <w:webHidden/>
          </w:rPr>
          <w:fldChar w:fldCharType="separate"/>
        </w:r>
        <w:r w:rsidR="001A35E9">
          <w:rPr>
            <w:noProof/>
            <w:webHidden/>
          </w:rPr>
          <w:t>17</w:t>
        </w:r>
        <w:r w:rsidR="00E06927">
          <w:rPr>
            <w:noProof/>
            <w:webHidden/>
          </w:rPr>
          <w:fldChar w:fldCharType="end"/>
        </w:r>
      </w:hyperlink>
    </w:p>
    <w:p w14:paraId="60D4283C" w14:textId="7F0FB441" w:rsidR="00E06927" w:rsidRDefault="00AC020D">
      <w:pPr>
        <w:pStyle w:val="TableofFigures"/>
        <w:tabs>
          <w:tab w:val="right" w:pos="9016"/>
        </w:tabs>
        <w:rPr>
          <w:rFonts w:asciiTheme="minorHAnsi" w:eastAsiaTheme="minorEastAsia" w:hAnsiTheme="minorHAnsi" w:cstheme="minorBidi"/>
          <w:noProof/>
          <w:color w:val="auto"/>
        </w:rPr>
      </w:pPr>
      <w:hyperlink w:anchor="_Toc100563803" w:history="1">
        <w:r w:rsidR="00E06927" w:rsidRPr="00980C07">
          <w:rPr>
            <w:rStyle w:val="Hyperlink"/>
            <w:noProof/>
          </w:rPr>
          <w:t>Figure 22 – Translation project settings/ Submission check box</w:t>
        </w:r>
        <w:r w:rsidR="00E06927">
          <w:rPr>
            <w:noProof/>
            <w:webHidden/>
          </w:rPr>
          <w:tab/>
        </w:r>
        <w:r w:rsidR="00E06927">
          <w:rPr>
            <w:noProof/>
            <w:webHidden/>
          </w:rPr>
          <w:fldChar w:fldCharType="begin"/>
        </w:r>
        <w:r w:rsidR="00E06927">
          <w:rPr>
            <w:noProof/>
            <w:webHidden/>
          </w:rPr>
          <w:instrText xml:space="preserve"> PAGEREF _Toc100563803 \h </w:instrText>
        </w:r>
        <w:r w:rsidR="00E06927">
          <w:rPr>
            <w:noProof/>
            <w:webHidden/>
          </w:rPr>
        </w:r>
        <w:r w:rsidR="00E06927">
          <w:rPr>
            <w:noProof/>
            <w:webHidden/>
          </w:rPr>
          <w:fldChar w:fldCharType="separate"/>
        </w:r>
        <w:r w:rsidR="001A35E9">
          <w:rPr>
            <w:noProof/>
            <w:webHidden/>
          </w:rPr>
          <w:t>17</w:t>
        </w:r>
        <w:r w:rsidR="00E06927">
          <w:rPr>
            <w:noProof/>
            <w:webHidden/>
          </w:rPr>
          <w:fldChar w:fldCharType="end"/>
        </w:r>
      </w:hyperlink>
    </w:p>
    <w:p w14:paraId="46186F98" w14:textId="79BDC05B" w:rsidR="00E06927" w:rsidRDefault="00AC020D">
      <w:pPr>
        <w:pStyle w:val="TableofFigures"/>
        <w:tabs>
          <w:tab w:val="right" w:pos="9016"/>
        </w:tabs>
        <w:rPr>
          <w:rFonts w:asciiTheme="minorHAnsi" w:eastAsiaTheme="minorEastAsia" w:hAnsiTheme="minorHAnsi" w:cstheme="minorBidi"/>
          <w:noProof/>
          <w:color w:val="auto"/>
        </w:rPr>
      </w:pPr>
      <w:hyperlink w:anchor="_Toc100563804" w:history="1">
        <w:r w:rsidR="00E06927" w:rsidRPr="00980C07">
          <w:rPr>
            <w:rStyle w:val="Hyperlink"/>
            <w:noProof/>
          </w:rPr>
          <w:t>Figure 23 – Page view content/ Translate tab/ Add to cart/ Cart details/ Job items</w:t>
        </w:r>
        <w:r w:rsidR="00E06927">
          <w:rPr>
            <w:noProof/>
            <w:webHidden/>
          </w:rPr>
          <w:tab/>
        </w:r>
        <w:r w:rsidR="00E06927">
          <w:rPr>
            <w:noProof/>
            <w:webHidden/>
          </w:rPr>
          <w:fldChar w:fldCharType="begin"/>
        </w:r>
        <w:r w:rsidR="00E06927">
          <w:rPr>
            <w:noProof/>
            <w:webHidden/>
          </w:rPr>
          <w:instrText xml:space="preserve"> PAGEREF _Toc100563804 \h </w:instrText>
        </w:r>
        <w:r w:rsidR="00E06927">
          <w:rPr>
            <w:noProof/>
            <w:webHidden/>
          </w:rPr>
        </w:r>
        <w:r w:rsidR="00E06927">
          <w:rPr>
            <w:noProof/>
            <w:webHidden/>
          </w:rPr>
          <w:fldChar w:fldCharType="separate"/>
        </w:r>
        <w:r w:rsidR="001A35E9">
          <w:rPr>
            <w:noProof/>
            <w:webHidden/>
          </w:rPr>
          <w:t>18</w:t>
        </w:r>
        <w:r w:rsidR="00E06927">
          <w:rPr>
            <w:noProof/>
            <w:webHidden/>
          </w:rPr>
          <w:fldChar w:fldCharType="end"/>
        </w:r>
      </w:hyperlink>
    </w:p>
    <w:p w14:paraId="327E0657" w14:textId="54DCF139" w:rsidR="00E06927" w:rsidRDefault="00AC020D">
      <w:pPr>
        <w:pStyle w:val="TableofFigures"/>
        <w:tabs>
          <w:tab w:val="right" w:pos="9016"/>
        </w:tabs>
        <w:rPr>
          <w:rFonts w:asciiTheme="minorHAnsi" w:eastAsiaTheme="minorEastAsia" w:hAnsiTheme="minorHAnsi" w:cstheme="minorBidi"/>
          <w:noProof/>
          <w:color w:val="auto"/>
        </w:rPr>
      </w:pPr>
      <w:hyperlink w:anchor="_Toc100563805" w:history="1">
        <w:r w:rsidR="00E06927" w:rsidRPr="00980C07">
          <w:rPr>
            <w:rStyle w:val="Hyperlink"/>
            <w:noProof/>
          </w:rPr>
          <w:t>Figure 24 – Translation project settings/ Submit to provider</w:t>
        </w:r>
        <w:r w:rsidR="00E06927">
          <w:rPr>
            <w:noProof/>
            <w:webHidden/>
          </w:rPr>
          <w:tab/>
        </w:r>
        <w:r w:rsidR="00E06927">
          <w:rPr>
            <w:noProof/>
            <w:webHidden/>
          </w:rPr>
          <w:fldChar w:fldCharType="begin"/>
        </w:r>
        <w:r w:rsidR="00E06927">
          <w:rPr>
            <w:noProof/>
            <w:webHidden/>
          </w:rPr>
          <w:instrText xml:space="preserve"> PAGEREF _Toc100563805 \h </w:instrText>
        </w:r>
        <w:r w:rsidR="00E06927">
          <w:rPr>
            <w:noProof/>
            <w:webHidden/>
          </w:rPr>
        </w:r>
        <w:r w:rsidR="00E06927">
          <w:rPr>
            <w:noProof/>
            <w:webHidden/>
          </w:rPr>
          <w:fldChar w:fldCharType="separate"/>
        </w:r>
        <w:r w:rsidR="001A35E9">
          <w:rPr>
            <w:noProof/>
            <w:webHidden/>
          </w:rPr>
          <w:t>18</w:t>
        </w:r>
        <w:r w:rsidR="00E06927">
          <w:rPr>
            <w:noProof/>
            <w:webHidden/>
          </w:rPr>
          <w:fldChar w:fldCharType="end"/>
        </w:r>
      </w:hyperlink>
    </w:p>
    <w:p w14:paraId="27C61591" w14:textId="2BA9EA9B" w:rsidR="00E06927" w:rsidRDefault="00AC020D">
      <w:pPr>
        <w:pStyle w:val="TableofFigures"/>
        <w:tabs>
          <w:tab w:val="right" w:pos="9016"/>
        </w:tabs>
        <w:rPr>
          <w:rFonts w:asciiTheme="minorHAnsi" w:eastAsiaTheme="minorEastAsia" w:hAnsiTheme="minorHAnsi" w:cstheme="minorBidi"/>
          <w:noProof/>
          <w:color w:val="auto"/>
        </w:rPr>
      </w:pPr>
      <w:hyperlink w:anchor="_Toc100563806" w:history="1">
        <w:r w:rsidR="00E06927" w:rsidRPr="00980C07">
          <w:rPr>
            <w:rStyle w:val="Hyperlink"/>
            <w:noProof/>
          </w:rPr>
          <w:t>Figure 25 – Translation project settings/ Submit to provider/ Submission progression bar</w:t>
        </w:r>
        <w:r w:rsidR="00E06927">
          <w:rPr>
            <w:noProof/>
            <w:webHidden/>
          </w:rPr>
          <w:tab/>
        </w:r>
        <w:r w:rsidR="00E06927">
          <w:rPr>
            <w:noProof/>
            <w:webHidden/>
          </w:rPr>
          <w:fldChar w:fldCharType="begin"/>
        </w:r>
        <w:r w:rsidR="00E06927">
          <w:rPr>
            <w:noProof/>
            <w:webHidden/>
          </w:rPr>
          <w:instrText xml:space="preserve"> PAGEREF _Toc100563806 \h </w:instrText>
        </w:r>
        <w:r w:rsidR="00E06927">
          <w:rPr>
            <w:noProof/>
            <w:webHidden/>
          </w:rPr>
        </w:r>
        <w:r w:rsidR="00E06927">
          <w:rPr>
            <w:noProof/>
            <w:webHidden/>
          </w:rPr>
          <w:fldChar w:fldCharType="separate"/>
        </w:r>
        <w:r w:rsidR="001A35E9">
          <w:rPr>
            <w:noProof/>
            <w:webHidden/>
          </w:rPr>
          <w:t>19</w:t>
        </w:r>
        <w:r w:rsidR="00E06927">
          <w:rPr>
            <w:noProof/>
            <w:webHidden/>
          </w:rPr>
          <w:fldChar w:fldCharType="end"/>
        </w:r>
      </w:hyperlink>
    </w:p>
    <w:p w14:paraId="75362CF8" w14:textId="1D87F892" w:rsidR="00E06927" w:rsidRDefault="00AC020D">
      <w:pPr>
        <w:pStyle w:val="TableofFigures"/>
        <w:tabs>
          <w:tab w:val="right" w:pos="9016"/>
        </w:tabs>
        <w:rPr>
          <w:rFonts w:asciiTheme="minorHAnsi" w:eastAsiaTheme="minorEastAsia" w:hAnsiTheme="minorHAnsi" w:cstheme="minorBidi"/>
          <w:noProof/>
          <w:color w:val="auto"/>
        </w:rPr>
      </w:pPr>
      <w:hyperlink w:anchor="_Toc100563807" w:history="1">
        <w:r w:rsidR="00E06927" w:rsidRPr="00980C07">
          <w:rPr>
            <w:rStyle w:val="Hyperlink"/>
            <w:noProof/>
          </w:rPr>
          <w:t>Figure 26 – Translation project settings/ Submit to provider/ Summary</w:t>
        </w:r>
        <w:r w:rsidR="00E06927">
          <w:rPr>
            <w:noProof/>
            <w:webHidden/>
          </w:rPr>
          <w:tab/>
        </w:r>
        <w:r w:rsidR="00E06927">
          <w:rPr>
            <w:noProof/>
            <w:webHidden/>
          </w:rPr>
          <w:fldChar w:fldCharType="begin"/>
        </w:r>
        <w:r w:rsidR="00E06927">
          <w:rPr>
            <w:noProof/>
            <w:webHidden/>
          </w:rPr>
          <w:instrText xml:space="preserve"> PAGEREF _Toc100563807 \h </w:instrText>
        </w:r>
        <w:r w:rsidR="00E06927">
          <w:rPr>
            <w:noProof/>
            <w:webHidden/>
          </w:rPr>
        </w:r>
        <w:r w:rsidR="00E06927">
          <w:rPr>
            <w:noProof/>
            <w:webHidden/>
          </w:rPr>
          <w:fldChar w:fldCharType="separate"/>
        </w:r>
        <w:r w:rsidR="001A35E9">
          <w:rPr>
            <w:noProof/>
            <w:webHidden/>
          </w:rPr>
          <w:t>19</w:t>
        </w:r>
        <w:r w:rsidR="00E06927">
          <w:rPr>
            <w:noProof/>
            <w:webHidden/>
          </w:rPr>
          <w:fldChar w:fldCharType="end"/>
        </w:r>
      </w:hyperlink>
    </w:p>
    <w:p w14:paraId="3A68295E" w14:textId="36D1E3F7" w:rsidR="00E06927" w:rsidRDefault="00AC020D">
      <w:pPr>
        <w:pStyle w:val="TableofFigures"/>
        <w:tabs>
          <w:tab w:val="right" w:pos="9016"/>
        </w:tabs>
        <w:rPr>
          <w:rFonts w:asciiTheme="minorHAnsi" w:eastAsiaTheme="minorEastAsia" w:hAnsiTheme="minorHAnsi" w:cstheme="minorBidi"/>
          <w:noProof/>
          <w:color w:val="auto"/>
        </w:rPr>
      </w:pPr>
      <w:hyperlink w:anchor="_Toc100563808" w:history="1">
        <w:r w:rsidR="00E06927" w:rsidRPr="00980C07">
          <w:rPr>
            <w:rStyle w:val="Hyperlink"/>
            <w:noProof/>
          </w:rPr>
          <w:t>Figure 27 – Translation menu/ Jobs</w:t>
        </w:r>
        <w:r w:rsidR="00E06927">
          <w:rPr>
            <w:noProof/>
            <w:webHidden/>
          </w:rPr>
          <w:tab/>
        </w:r>
        <w:r w:rsidR="00E06927">
          <w:rPr>
            <w:noProof/>
            <w:webHidden/>
          </w:rPr>
          <w:fldChar w:fldCharType="begin"/>
        </w:r>
        <w:r w:rsidR="00E06927">
          <w:rPr>
            <w:noProof/>
            <w:webHidden/>
          </w:rPr>
          <w:instrText xml:space="preserve"> PAGEREF _Toc100563808 \h </w:instrText>
        </w:r>
        <w:r w:rsidR="00E06927">
          <w:rPr>
            <w:noProof/>
            <w:webHidden/>
          </w:rPr>
        </w:r>
        <w:r w:rsidR="00E06927">
          <w:rPr>
            <w:noProof/>
            <w:webHidden/>
          </w:rPr>
          <w:fldChar w:fldCharType="separate"/>
        </w:r>
        <w:r w:rsidR="001A35E9">
          <w:rPr>
            <w:noProof/>
            <w:webHidden/>
          </w:rPr>
          <w:t>20</w:t>
        </w:r>
        <w:r w:rsidR="00E06927">
          <w:rPr>
            <w:noProof/>
            <w:webHidden/>
          </w:rPr>
          <w:fldChar w:fldCharType="end"/>
        </w:r>
      </w:hyperlink>
    </w:p>
    <w:p w14:paraId="4907DDFB" w14:textId="3DEF080B" w:rsidR="00E06927" w:rsidRDefault="00AC020D">
      <w:pPr>
        <w:pStyle w:val="TableofFigures"/>
        <w:tabs>
          <w:tab w:val="right" w:pos="9016"/>
        </w:tabs>
        <w:rPr>
          <w:rFonts w:asciiTheme="minorHAnsi" w:eastAsiaTheme="minorEastAsia" w:hAnsiTheme="minorHAnsi" w:cstheme="minorBidi"/>
          <w:noProof/>
          <w:color w:val="auto"/>
        </w:rPr>
      </w:pPr>
      <w:hyperlink w:anchor="_Toc100563809" w:history="1">
        <w:r w:rsidR="00E06927" w:rsidRPr="00980C07">
          <w:rPr>
            <w:rStyle w:val="Hyperlink"/>
            <w:noProof/>
          </w:rPr>
          <w:t>Figure 28 – Translation menu/ Jobs/ List</w:t>
        </w:r>
        <w:r w:rsidR="00E06927">
          <w:rPr>
            <w:noProof/>
            <w:webHidden/>
          </w:rPr>
          <w:tab/>
        </w:r>
        <w:r w:rsidR="00E06927">
          <w:rPr>
            <w:noProof/>
            <w:webHidden/>
          </w:rPr>
          <w:fldChar w:fldCharType="begin"/>
        </w:r>
        <w:r w:rsidR="00E06927">
          <w:rPr>
            <w:noProof/>
            <w:webHidden/>
          </w:rPr>
          <w:instrText xml:space="preserve"> PAGEREF _Toc100563809 \h </w:instrText>
        </w:r>
        <w:r w:rsidR="00E06927">
          <w:rPr>
            <w:noProof/>
            <w:webHidden/>
          </w:rPr>
        </w:r>
        <w:r w:rsidR="00E06927">
          <w:rPr>
            <w:noProof/>
            <w:webHidden/>
          </w:rPr>
          <w:fldChar w:fldCharType="separate"/>
        </w:r>
        <w:r w:rsidR="001A35E9">
          <w:rPr>
            <w:noProof/>
            <w:webHidden/>
          </w:rPr>
          <w:t>20</w:t>
        </w:r>
        <w:r w:rsidR="00E06927">
          <w:rPr>
            <w:noProof/>
            <w:webHidden/>
          </w:rPr>
          <w:fldChar w:fldCharType="end"/>
        </w:r>
      </w:hyperlink>
    </w:p>
    <w:p w14:paraId="4DDBB010" w14:textId="2453F748" w:rsidR="00E06927" w:rsidRDefault="00AC020D">
      <w:pPr>
        <w:pStyle w:val="TableofFigures"/>
        <w:tabs>
          <w:tab w:val="right" w:pos="9016"/>
        </w:tabs>
        <w:rPr>
          <w:rFonts w:asciiTheme="minorHAnsi" w:eastAsiaTheme="minorEastAsia" w:hAnsiTheme="minorHAnsi" w:cstheme="minorBidi"/>
          <w:noProof/>
          <w:color w:val="auto"/>
        </w:rPr>
      </w:pPr>
      <w:hyperlink w:anchor="_Toc100563810" w:history="1">
        <w:r w:rsidR="00E06927" w:rsidRPr="00980C07">
          <w:rPr>
            <w:rStyle w:val="Hyperlink"/>
            <w:noProof/>
          </w:rPr>
          <w:t>Figure 29 – Translation menu/ Jobs/ List/ Filters</w:t>
        </w:r>
        <w:r w:rsidR="00E06927">
          <w:rPr>
            <w:noProof/>
            <w:webHidden/>
          </w:rPr>
          <w:tab/>
        </w:r>
        <w:r w:rsidR="00E06927">
          <w:rPr>
            <w:noProof/>
            <w:webHidden/>
          </w:rPr>
          <w:fldChar w:fldCharType="begin"/>
        </w:r>
        <w:r w:rsidR="00E06927">
          <w:rPr>
            <w:noProof/>
            <w:webHidden/>
          </w:rPr>
          <w:instrText xml:space="preserve"> PAGEREF _Toc100563810 \h </w:instrText>
        </w:r>
        <w:r w:rsidR="00E06927">
          <w:rPr>
            <w:noProof/>
            <w:webHidden/>
          </w:rPr>
        </w:r>
        <w:r w:rsidR="00E06927">
          <w:rPr>
            <w:noProof/>
            <w:webHidden/>
          </w:rPr>
          <w:fldChar w:fldCharType="separate"/>
        </w:r>
        <w:r w:rsidR="001A35E9">
          <w:rPr>
            <w:noProof/>
            <w:webHidden/>
          </w:rPr>
          <w:t>21</w:t>
        </w:r>
        <w:r w:rsidR="00E06927">
          <w:rPr>
            <w:noProof/>
            <w:webHidden/>
          </w:rPr>
          <w:fldChar w:fldCharType="end"/>
        </w:r>
      </w:hyperlink>
    </w:p>
    <w:p w14:paraId="7FFE3365" w14:textId="40E172B5" w:rsidR="00E06927" w:rsidRDefault="00AC020D">
      <w:pPr>
        <w:pStyle w:val="TableofFigures"/>
        <w:tabs>
          <w:tab w:val="right" w:pos="9016"/>
        </w:tabs>
        <w:rPr>
          <w:rFonts w:asciiTheme="minorHAnsi" w:eastAsiaTheme="minorEastAsia" w:hAnsiTheme="minorHAnsi" w:cstheme="minorBidi"/>
          <w:noProof/>
          <w:color w:val="auto"/>
        </w:rPr>
      </w:pPr>
      <w:hyperlink w:anchor="_Toc100563811" w:history="1">
        <w:r w:rsidR="00E06927" w:rsidRPr="00980C07">
          <w:rPr>
            <w:rStyle w:val="Hyperlink"/>
            <w:noProof/>
          </w:rPr>
          <w:t>Figure 30 – Translation menu/ Job items/ Progress column</w:t>
        </w:r>
        <w:r w:rsidR="00E06927">
          <w:rPr>
            <w:noProof/>
            <w:webHidden/>
          </w:rPr>
          <w:tab/>
        </w:r>
        <w:r w:rsidR="00E06927">
          <w:rPr>
            <w:noProof/>
            <w:webHidden/>
          </w:rPr>
          <w:fldChar w:fldCharType="begin"/>
        </w:r>
        <w:r w:rsidR="00E06927">
          <w:rPr>
            <w:noProof/>
            <w:webHidden/>
          </w:rPr>
          <w:instrText xml:space="preserve"> PAGEREF _Toc100563811 \h </w:instrText>
        </w:r>
        <w:r w:rsidR="00E06927">
          <w:rPr>
            <w:noProof/>
            <w:webHidden/>
          </w:rPr>
        </w:r>
        <w:r w:rsidR="00E06927">
          <w:rPr>
            <w:noProof/>
            <w:webHidden/>
          </w:rPr>
          <w:fldChar w:fldCharType="separate"/>
        </w:r>
        <w:r w:rsidR="001A35E9">
          <w:rPr>
            <w:noProof/>
            <w:webHidden/>
          </w:rPr>
          <w:t>21</w:t>
        </w:r>
        <w:r w:rsidR="00E06927">
          <w:rPr>
            <w:noProof/>
            <w:webHidden/>
          </w:rPr>
          <w:fldChar w:fldCharType="end"/>
        </w:r>
      </w:hyperlink>
    </w:p>
    <w:p w14:paraId="5606A4DF" w14:textId="55BAA7B0" w:rsidR="00E06927" w:rsidRDefault="00AC020D">
      <w:pPr>
        <w:pStyle w:val="TableofFigures"/>
        <w:tabs>
          <w:tab w:val="right" w:pos="9016"/>
        </w:tabs>
        <w:rPr>
          <w:rFonts w:asciiTheme="minorHAnsi" w:eastAsiaTheme="minorEastAsia" w:hAnsiTheme="minorHAnsi" w:cstheme="minorBidi"/>
          <w:noProof/>
          <w:color w:val="auto"/>
        </w:rPr>
      </w:pPr>
      <w:hyperlink w:anchor="_Toc100563812" w:history="1">
        <w:r w:rsidR="00E06927" w:rsidRPr="00980C07">
          <w:rPr>
            <w:rStyle w:val="Hyperlink"/>
            <w:noProof/>
          </w:rPr>
          <w:t>Figure 31 – Translation menu/ Jobs/ Manage option</w:t>
        </w:r>
        <w:r w:rsidR="00E06927">
          <w:rPr>
            <w:noProof/>
            <w:webHidden/>
          </w:rPr>
          <w:tab/>
        </w:r>
        <w:r w:rsidR="00E06927">
          <w:rPr>
            <w:noProof/>
            <w:webHidden/>
          </w:rPr>
          <w:fldChar w:fldCharType="begin"/>
        </w:r>
        <w:r w:rsidR="00E06927">
          <w:rPr>
            <w:noProof/>
            <w:webHidden/>
          </w:rPr>
          <w:instrText xml:space="preserve"> PAGEREF _Toc100563812 \h </w:instrText>
        </w:r>
        <w:r w:rsidR="00E06927">
          <w:rPr>
            <w:noProof/>
            <w:webHidden/>
          </w:rPr>
        </w:r>
        <w:r w:rsidR="00E06927">
          <w:rPr>
            <w:noProof/>
            <w:webHidden/>
          </w:rPr>
          <w:fldChar w:fldCharType="separate"/>
        </w:r>
        <w:r w:rsidR="001A35E9">
          <w:rPr>
            <w:noProof/>
            <w:webHidden/>
          </w:rPr>
          <w:t>22</w:t>
        </w:r>
        <w:r w:rsidR="00E06927">
          <w:rPr>
            <w:noProof/>
            <w:webHidden/>
          </w:rPr>
          <w:fldChar w:fldCharType="end"/>
        </w:r>
      </w:hyperlink>
    </w:p>
    <w:p w14:paraId="57EFF087" w14:textId="7F4E4842" w:rsidR="00E06927" w:rsidRDefault="00AC020D">
      <w:pPr>
        <w:pStyle w:val="TableofFigures"/>
        <w:tabs>
          <w:tab w:val="right" w:pos="9016"/>
        </w:tabs>
        <w:rPr>
          <w:rFonts w:asciiTheme="minorHAnsi" w:eastAsiaTheme="minorEastAsia" w:hAnsiTheme="minorHAnsi" w:cstheme="minorBidi"/>
          <w:noProof/>
          <w:color w:val="auto"/>
        </w:rPr>
      </w:pPr>
      <w:hyperlink w:anchor="_Toc100563813" w:history="1">
        <w:r w:rsidR="00E06927" w:rsidRPr="00980C07">
          <w:rPr>
            <w:rStyle w:val="Hyperlink"/>
            <w:noProof/>
          </w:rPr>
          <w:t>Figure 32 – Translation menu/ Jobs/ Manage/ Details</w:t>
        </w:r>
        <w:r w:rsidR="00E06927">
          <w:rPr>
            <w:noProof/>
            <w:webHidden/>
          </w:rPr>
          <w:tab/>
        </w:r>
        <w:r w:rsidR="00E06927">
          <w:rPr>
            <w:noProof/>
            <w:webHidden/>
          </w:rPr>
          <w:fldChar w:fldCharType="begin"/>
        </w:r>
        <w:r w:rsidR="00E06927">
          <w:rPr>
            <w:noProof/>
            <w:webHidden/>
          </w:rPr>
          <w:instrText xml:space="preserve"> PAGEREF _Toc100563813 \h </w:instrText>
        </w:r>
        <w:r w:rsidR="00E06927">
          <w:rPr>
            <w:noProof/>
            <w:webHidden/>
          </w:rPr>
        </w:r>
        <w:r w:rsidR="00E06927">
          <w:rPr>
            <w:noProof/>
            <w:webHidden/>
          </w:rPr>
          <w:fldChar w:fldCharType="separate"/>
        </w:r>
        <w:r w:rsidR="001A35E9">
          <w:rPr>
            <w:noProof/>
            <w:webHidden/>
          </w:rPr>
          <w:t>22</w:t>
        </w:r>
        <w:r w:rsidR="00E06927">
          <w:rPr>
            <w:noProof/>
            <w:webHidden/>
          </w:rPr>
          <w:fldChar w:fldCharType="end"/>
        </w:r>
      </w:hyperlink>
    </w:p>
    <w:p w14:paraId="2AEB4C00" w14:textId="4D1DB203" w:rsidR="00E06927" w:rsidRDefault="00AC020D">
      <w:pPr>
        <w:pStyle w:val="TableofFigures"/>
        <w:tabs>
          <w:tab w:val="right" w:pos="9016"/>
        </w:tabs>
        <w:rPr>
          <w:rFonts w:asciiTheme="minorHAnsi" w:eastAsiaTheme="minorEastAsia" w:hAnsiTheme="minorHAnsi" w:cstheme="minorBidi"/>
          <w:noProof/>
          <w:color w:val="auto"/>
        </w:rPr>
      </w:pPr>
      <w:hyperlink w:anchor="_Toc100563814" w:history="1">
        <w:r w:rsidR="00E06927" w:rsidRPr="00980C07">
          <w:rPr>
            <w:rStyle w:val="Hyperlink"/>
            <w:noProof/>
          </w:rPr>
          <w:t>Figure 33 – Translation menu/ Jobs/ Manage option/ Provider information</w:t>
        </w:r>
        <w:r w:rsidR="00E06927">
          <w:rPr>
            <w:noProof/>
            <w:webHidden/>
          </w:rPr>
          <w:tab/>
        </w:r>
        <w:r w:rsidR="00E06927">
          <w:rPr>
            <w:noProof/>
            <w:webHidden/>
          </w:rPr>
          <w:fldChar w:fldCharType="begin"/>
        </w:r>
        <w:r w:rsidR="00E06927">
          <w:rPr>
            <w:noProof/>
            <w:webHidden/>
          </w:rPr>
          <w:instrText xml:space="preserve"> PAGEREF _Toc100563814 \h </w:instrText>
        </w:r>
        <w:r w:rsidR="00E06927">
          <w:rPr>
            <w:noProof/>
            <w:webHidden/>
          </w:rPr>
        </w:r>
        <w:r w:rsidR="00E06927">
          <w:rPr>
            <w:noProof/>
            <w:webHidden/>
          </w:rPr>
          <w:fldChar w:fldCharType="separate"/>
        </w:r>
        <w:r w:rsidR="001A35E9">
          <w:rPr>
            <w:noProof/>
            <w:webHidden/>
          </w:rPr>
          <w:t>23</w:t>
        </w:r>
        <w:r w:rsidR="00E06927">
          <w:rPr>
            <w:noProof/>
            <w:webHidden/>
          </w:rPr>
          <w:fldChar w:fldCharType="end"/>
        </w:r>
      </w:hyperlink>
    </w:p>
    <w:p w14:paraId="1FCF777D" w14:textId="313B40C9" w:rsidR="00E06927" w:rsidRDefault="00AC020D">
      <w:pPr>
        <w:pStyle w:val="TableofFigures"/>
        <w:tabs>
          <w:tab w:val="right" w:pos="9016"/>
        </w:tabs>
        <w:rPr>
          <w:rFonts w:asciiTheme="minorHAnsi" w:eastAsiaTheme="minorEastAsia" w:hAnsiTheme="minorHAnsi" w:cstheme="minorBidi"/>
          <w:noProof/>
          <w:color w:val="auto"/>
        </w:rPr>
      </w:pPr>
      <w:hyperlink w:anchor="_Toc100563815" w:history="1">
        <w:r w:rsidR="00E06927" w:rsidRPr="00980C07">
          <w:rPr>
            <w:rStyle w:val="Hyperlink"/>
            <w:noProof/>
          </w:rPr>
          <w:t>Figure 34 – Translation menu/ Jobs/ Manage/ Provider information/ Project accepted</w:t>
        </w:r>
        <w:r w:rsidR="00E06927">
          <w:rPr>
            <w:noProof/>
            <w:webHidden/>
          </w:rPr>
          <w:tab/>
        </w:r>
        <w:r w:rsidR="00E06927">
          <w:rPr>
            <w:noProof/>
            <w:webHidden/>
          </w:rPr>
          <w:fldChar w:fldCharType="begin"/>
        </w:r>
        <w:r w:rsidR="00E06927">
          <w:rPr>
            <w:noProof/>
            <w:webHidden/>
          </w:rPr>
          <w:instrText xml:space="preserve"> PAGEREF _Toc100563815 \h </w:instrText>
        </w:r>
        <w:r w:rsidR="00E06927">
          <w:rPr>
            <w:noProof/>
            <w:webHidden/>
          </w:rPr>
        </w:r>
        <w:r w:rsidR="00E06927">
          <w:rPr>
            <w:noProof/>
            <w:webHidden/>
          </w:rPr>
          <w:fldChar w:fldCharType="separate"/>
        </w:r>
        <w:r w:rsidR="001A35E9">
          <w:rPr>
            <w:noProof/>
            <w:webHidden/>
          </w:rPr>
          <w:t>23</w:t>
        </w:r>
        <w:r w:rsidR="00E06927">
          <w:rPr>
            <w:noProof/>
            <w:webHidden/>
          </w:rPr>
          <w:fldChar w:fldCharType="end"/>
        </w:r>
      </w:hyperlink>
    </w:p>
    <w:p w14:paraId="7527C7EE" w14:textId="7FFD65FD" w:rsidR="00E06927" w:rsidRDefault="00AC020D">
      <w:pPr>
        <w:pStyle w:val="TableofFigures"/>
        <w:tabs>
          <w:tab w:val="right" w:pos="9016"/>
        </w:tabs>
        <w:rPr>
          <w:rFonts w:asciiTheme="minorHAnsi" w:eastAsiaTheme="minorEastAsia" w:hAnsiTheme="minorHAnsi" w:cstheme="minorBidi"/>
          <w:noProof/>
          <w:color w:val="auto"/>
        </w:rPr>
      </w:pPr>
      <w:hyperlink w:anchor="_Toc100563816" w:history="1">
        <w:r w:rsidR="00E06927" w:rsidRPr="00980C07">
          <w:rPr>
            <w:rStyle w:val="Hyperlink"/>
            <w:noProof/>
          </w:rPr>
          <w:t>Figure 35 – Translation menu/ Jobs/ Manage/ Provider information/ Reimport button</w:t>
        </w:r>
        <w:r w:rsidR="00E06927">
          <w:rPr>
            <w:noProof/>
            <w:webHidden/>
          </w:rPr>
          <w:tab/>
        </w:r>
        <w:r w:rsidR="00E06927">
          <w:rPr>
            <w:noProof/>
            <w:webHidden/>
          </w:rPr>
          <w:fldChar w:fldCharType="begin"/>
        </w:r>
        <w:r w:rsidR="00E06927">
          <w:rPr>
            <w:noProof/>
            <w:webHidden/>
          </w:rPr>
          <w:instrText xml:space="preserve"> PAGEREF _Toc100563816 \h </w:instrText>
        </w:r>
        <w:r w:rsidR="00E06927">
          <w:rPr>
            <w:noProof/>
            <w:webHidden/>
          </w:rPr>
        </w:r>
        <w:r w:rsidR="00E06927">
          <w:rPr>
            <w:noProof/>
            <w:webHidden/>
          </w:rPr>
          <w:fldChar w:fldCharType="separate"/>
        </w:r>
        <w:r w:rsidR="001A35E9">
          <w:rPr>
            <w:noProof/>
            <w:webHidden/>
          </w:rPr>
          <w:t>24</w:t>
        </w:r>
        <w:r w:rsidR="00E06927">
          <w:rPr>
            <w:noProof/>
            <w:webHidden/>
          </w:rPr>
          <w:fldChar w:fldCharType="end"/>
        </w:r>
      </w:hyperlink>
    </w:p>
    <w:p w14:paraId="122DE748" w14:textId="75C09113" w:rsidR="00E06927" w:rsidRDefault="00AC020D">
      <w:pPr>
        <w:pStyle w:val="TableofFigures"/>
        <w:tabs>
          <w:tab w:val="right" w:pos="9016"/>
        </w:tabs>
        <w:rPr>
          <w:rFonts w:asciiTheme="minorHAnsi" w:eastAsiaTheme="minorEastAsia" w:hAnsiTheme="minorHAnsi" w:cstheme="minorBidi"/>
          <w:noProof/>
          <w:color w:val="auto"/>
        </w:rPr>
      </w:pPr>
      <w:hyperlink w:anchor="_Toc100563817" w:history="1">
        <w:r w:rsidR="00E06927" w:rsidRPr="00980C07">
          <w:rPr>
            <w:rStyle w:val="Hyperlink"/>
            <w:noProof/>
          </w:rPr>
          <w:t>Figure 36 – Translation menu/ Jobs/ Manage option/ Translation Job messages</w:t>
        </w:r>
        <w:r w:rsidR="00E06927">
          <w:rPr>
            <w:noProof/>
            <w:webHidden/>
          </w:rPr>
          <w:tab/>
        </w:r>
        <w:r w:rsidR="00E06927">
          <w:rPr>
            <w:noProof/>
            <w:webHidden/>
          </w:rPr>
          <w:fldChar w:fldCharType="begin"/>
        </w:r>
        <w:r w:rsidR="00E06927">
          <w:rPr>
            <w:noProof/>
            <w:webHidden/>
          </w:rPr>
          <w:instrText xml:space="preserve"> PAGEREF _Toc100563817 \h </w:instrText>
        </w:r>
        <w:r w:rsidR="00E06927">
          <w:rPr>
            <w:noProof/>
            <w:webHidden/>
          </w:rPr>
        </w:r>
        <w:r w:rsidR="00E06927">
          <w:rPr>
            <w:noProof/>
            <w:webHidden/>
          </w:rPr>
          <w:fldChar w:fldCharType="separate"/>
        </w:r>
        <w:r w:rsidR="001A35E9">
          <w:rPr>
            <w:noProof/>
            <w:webHidden/>
          </w:rPr>
          <w:t>24</w:t>
        </w:r>
        <w:r w:rsidR="00E06927">
          <w:rPr>
            <w:noProof/>
            <w:webHidden/>
          </w:rPr>
          <w:fldChar w:fldCharType="end"/>
        </w:r>
      </w:hyperlink>
    </w:p>
    <w:p w14:paraId="060E6557" w14:textId="17E8AFE7" w:rsidR="00E06927" w:rsidRDefault="00AC020D">
      <w:pPr>
        <w:pStyle w:val="TableofFigures"/>
        <w:tabs>
          <w:tab w:val="right" w:pos="9016"/>
        </w:tabs>
        <w:rPr>
          <w:rFonts w:asciiTheme="minorHAnsi" w:eastAsiaTheme="minorEastAsia" w:hAnsiTheme="minorHAnsi" w:cstheme="minorBidi"/>
          <w:noProof/>
          <w:color w:val="auto"/>
        </w:rPr>
      </w:pPr>
      <w:hyperlink w:anchor="_Toc100563818" w:history="1">
        <w:r w:rsidR="00E06927" w:rsidRPr="00980C07">
          <w:rPr>
            <w:rStyle w:val="Hyperlink"/>
            <w:noProof/>
          </w:rPr>
          <w:t>Figure 37 – Translation menu/ Jobs/ Manage option/ Translation Job messages/ Example</w:t>
        </w:r>
        <w:r w:rsidR="00E06927">
          <w:rPr>
            <w:noProof/>
            <w:webHidden/>
          </w:rPr>
          <w:tab/>
        </w:r>
        <w:r w:rsidR="00E06927">
          <w:rPr>
            <w:noProof/>
            <w:webHidden/>
          </w:rPr>
          <w:fldChar w:fldCharType="begin"/>
        </w:r>
        <w:r w:rsidR="00E06927">
          <w:rPr>
            <w:noProof/>
            <w:webHidden/>
          </w:rPr>
          <w:instrText xml:space="preserve"> PAGEREF _Toc100563818 \h </w:instrText>
        </w:r>
        <w:r w:rsidR="00E06927">
          <w:rPr>
            <w:noProof/>
            <w:webHidden/>
          </w:rPr>
        </w:r>
        <w:r w:rsidR="00E06927">
          <w:rPr>
            <w:noProof/>
            <w:webHidden/>
          </w:rPr>
          <w:fldChar w:fldCharType="separate"/>
        </w:r>
        <w:r w:rsidR="001A35E9">
          <w:rPr>
            <w:noProof/>
            <w:webHidden/>
          </w:rPr>
          <w:t>25</w:t>
        </w:r>
        <w:r w:rsidR="00E06927">
          <w:rPr>
            <w:noProof/>
            <w:webHidden/>
          </w:rPr>
          <w:fldChar w:fldCharType="end"/>
        </w:r>
      </w:hyperlink>
    </w:p>
    <w:p w14:paraId="71526636" w14:textId="20A14F17" w:rsidR="00E06927" w:rsidRDefault="00AC020D">
      <w:pPr>
        <w:pStyle w:val="TableofFigures"/>
        <w:tabs>
          <w:tab w:val="right" w:pos="9016"/>
        </w:tabs>
        <w:rPr>
          <w:rFonts w:asciiTheme="minorHAnsi" w:eastAsiaTheme="minorEastAsia" w:hAnsiTheme="minorHAnsi" w:cstheme="minorBidi"/>
          <w:noProof/>
          <w:color w:val="auto"/>
        </w:rPr>
      </w:pPr>
      <w:hyperlink w:anchor="_Toc100563819" w:history="1">
        <w:r w:rsidR="00E06927" w:rsidRPr="00980C07">
          <w:rPr>
            <w:rStyle w:val="Hyperlink"/>
            <w:noProof/>
          </w:rPr>
          <w:t>Figure 38 – Translation menu/ Jobs/ Manage option/ Finished - Reimport button</w:t>
        </w:r>
        <w:r w:rsidR="00E06927">
          <w:rPr>
            <w:noProof/>
            <w:webHidden/>
          </w:rPr>
          <w:tab/>
        </w:r>
        <w:r w:rsidR="00E06927">
          <w:rPr>
            <w:noProof/>
            <w:webHidden/>
          </w:rPr>
          <w:fldChar w:fldCharType="begin"/>
        </w:r>
        <w:r w:rsidR="00E06927">
          <w:rPr>
            <w:noProof/>
            <w:webHidden/>
          </w:rPr>
          <w:instrText xml:space="preserve"> PAGEREF _Toc100563819 \h </w:instrText>
        </w:r>
        <w:r w:rsidR="00E06927">
          <w:rPr>
            <w:noProof/>
            <w:webHidden/>
          </w:rPr>
        </w:r>
        <w:r w:rsidR="00E06927">
          <w:rPr>
            <w:noProof/>
            <w:webHidden/>
          </w:rPr>
          <w:fldChar w:fldCharType="separate"/>
        </w:r>
        <w:r w:rsidR="001A35E9">
          <w:rPr>
            <w:noProof/>
            <w:webHidden/>
          </w:rPr>
          <w:t>25</w:t>
        </w:r>
        <w:r w:rsidR="00E06927">
          <w:rPr>
            <w:noProof/>
            <w:webHidden/>
          </w:rPr>
          <w:fldChar w:fldCharType="end"/>
        </w:r>
      </w:hyperlink>
    </w:p>
    <w:p w14:paraId="01281AE2" w14:textId="7FCF4F06" w:rsidR="00E06927" w:rsidRDefault="00AC020D">
      <w:pPr>
        <w:pStyle w:val="TableofFigures"/>
        <w:tabs>
          <w:tab w:val="right" w:pos="9016"/>
        </w:tabs>
        <w:rPr>
          <w:rFonts w:asciiTheme="minorHAnsi" w:eastAsiaTheme="minorEastAsia" w:hAnsiTheme="minorHAnsi" w:cstheme="minorBidi"/>
          <w:noProof/>
          <w:color w:val="auto"/>
        </w:rPr>
      </w:pPr>
      <w:hyperlink w:anchor="_Toc100563820" w:history="1">
        <w:r w:rsidR="00E06927" w:rsidRPr="00980C07">
          <w:rPr>
            <w:rStyle w:val="Hyperlink"/>
            <w:noProof/>
          </w:rPr>
          <w:t>Figure 39 – Translation menu/ Jobs/ Manage option/ Error - Reimport button</w:t>
        </w:r>
        <w:r w:rsidR="00E06927">
          <w:rPr>
            <w:noProof/>
            <w:webHidden/>
          </w:rPr>
          <w:tab/>
        </w:r>
        <w:r w:rsidR="00E06927">
          <w:rPr>
            <w:noProof/>
            <w:webHidden/>
          </w:rPr>
          <w:fldChar w:fldCharType="begin"/>
        </w:r>
        <w:r w:rsidR="00E06927">
          <w:rPr>
            <w:noProof/>
            <w:webHidden/>
          </w:rPr>
          <w:instrText xml:space="preserve"> PAGEREF _Toc100563820 \h </w:instrText>
        </w:r>
        <w:r w:rsidR="00E06927">
          <w:rPr>
            <w:noProof/>
            <w:webHidden/>
          </w:rPr>
        </w:r>
        <w:r w:rsidR="00E06927">
          <w:rPr>
            <w:noProof/>
            <w:webHidden/>
          </w:rPr>
          <w:fldChar w:fldCharType="separate"/>
        </w:r>
        <w:r w:rsidR="001A35E9">
          <w:rPr>
            <w:noProof/>
            <w:webHidden/>
          </w:rPr>
          <w:t>26</w:t>
        </w:r>
        <w:r w:rsidR="00E06927">
          <w:rPr>
            <w:noProof/>
            <w:webHidden/>
          </w:rPr>
          <w:fldChar w:fldCharType="end"/>
        </w:r>
      </w:hyperlink>
    </w:p>
    <w:p w14:paraId="7A9C0DEA" w14:textId="59B9FB73" w:rsidR="00E06927" w:rsidRDefault="00AC020D">
      <w:pPr>
        <w:pStyle w:val="TableofFigures"/>
        <w:tabs>
          <w:tab w:val="right" w:pos="9016"/>
        </w:tabs>
        <w:rPr>
          <w:rFonts w:asciiTheme="minorHAnsi" w:eastAsiaTheme="minorEastAsia" w:hAnsiTheme="minorHAnsi" w:cstheme="minorBidi"/>
          <w:noProof/>
          <w:color w:val="auto"/>
        </w:rPr>
      </w:pPr>
      <w:hyperlink w:anchor="_Toc100563821" w:history="1">
        <w:r w:rsidR="00E06927" w:rsidRPr="00980C07">
          <w:rPr>
            <w:rStyle w:val="Hyperlink"/>
            <w:noProof/>
          </w:rPr>
          <w:t>Figure 40 – Translation menu/ Jobs/ Manage option/ Reimport button/ Queue</w:t>
        </w:r>
        <w:r w:rsidR="00E06927">
          <w:rPr>
            <w:noProof/>
            <w:webHidden/>
          </w:rPr>
          <w:tab/>
        </w:r>
        <w:r w:rsidR="00E06927">
          <w:rPr>
            <w:noProof/>
            <w:webHidden/>
          </w:rPr>
          <w:fldChar w:fldCharType="begin"/>
        </w:r>
        <w:r w:rsidR="00E06927">
          <w:rPr>
            <w:noProof/>
            <w:webHidden/>
          </w:rPr>
          <w:instrText xml:space="preserve"> PAGEREF _Toc100563821 \h </w:instrText>
        </w:r>
        <w:r w:rsidR="00E06927">
          <w:rPr>
            <w:noProof/>
            <w:webHidden/>
          </w:rPr>
        </w:r>
        <w:r w:rsidR="00E06927">
          <w:rPr>
            <w:noProof/>
            <w:webHidden/>
          </w:rPr>
          <w:fldChar w:fldCharType="separate"/>
        </w:r>
        <w:r w:rsidR="001A35E9">
          <w:rPr>
            <w:noProof/>
            <w:webHidden/>
          </w:rPr>
          <w:t>26</w:t>
        </w:r>
        <w:r w:rsidR="00E06927">
          <w:rPr>
            <w:noProof/>
            <w:webHidden/>
          </w:rPr>
          <w:fldChar w:fldCharType="end"/>
        </w:r>
      </w:hyperlink>
    </w:p>
    <w:p w14:paraId="4FCEC497" w14:textId="71855E94" w:rsidR="00E06927" w:rsidRDefault="00AC020D">
      <w:pPr>
        <w:pStyle w:val="TableofFigures"/>
        <w:tabs>
          <w:tab w:val="right" w:pos="9016"/>
        </w:tabs>
        <w:rPr>
          <w:rFonts w:asciiTheme="minorHAnsi" w:eastAsiaTheme="minorEastAsia" w:hAnsiTheme="minorHAnsi" w:cstheme="minorBidi"/>
          <w:noProof/>
          <w:color w:val="auto"/>
        </w:rPr>
      </w:pPr>
      <w:hyperlink w:anchor="_Toc100563822" w:history="1">
        <w:r w:rsidR="00E06927" w:rsidRPr="00980C07">
          <w:rPr>
            <w:rStyle w:val="Hyperlink"/>
            <w:noProof/>
          </w:rPr>
          <w:t>Figure 41 – Translation menu/ Jobs items</w:t>
        </w:r>
        <w:r w:rsidR="00E06927">
          <w:rPr>
            <w:noProof/>
            <w:webHidden/>
          </w:rPr>
          <w:tab/>
        </w:r>
        <w:r w:rsidR="00E06927">
          <w:rPr>
            <w:noProof/>
            <w:webHidden/>
          </w:rPr>
          <w:fldChar w:fldCharType="begin"/>
        </w:r>
        <w:r w:rsidR="00E06927">
          <w:rPr>
            <w:noProof/>
            <w:webHidden/>
          </w:rPr>
          <w:instrText xml:space="preserve"> PAGEREF _Toc100563822 \h </w:instrText>
        </w:r>
        <w:r w:rsidR="00E06927">
          <w:rPr>
            <w:noProof/>
            <w:webHidden/>
          </w:rPr>
        </w:r>
        <w:r w:rsidR="00E06927">
          <w:rPr>
            <w:noProof/>
            <w:webHidden/>
          </w:rPr>
          <w:fldChar w:fldCharType="separate"/>
        </w:r>
        <w:r w:rsidR="001A35E9">
          <w:rPr>
            <w:noProof/>
            <w:webHidden/>
          </w:rPr>
          <w:t>27</w:t>
        </w:r>
        <w:r w:rsidR="00E06927">
          <w:rPr>
            <w:noProof/>
            <w:webHidden/>
          </w:rPr>
          <w:fldChar w:fldCharType="end"/>
        </w:r>
      </w:hyperlink>
    </w:p>
    <w:p w14:paraId="4A58C087" w14:textId="672C20A3" w:rsidR="00E06927" w:rsidRDefault="00AC020D">
      <w:pPr>
        <w:pStyle w:val="TableofFigures"/>
        <w:tabs>
          <w:tab w:val="right" w:pos="9016"/>
        </w:tabs>
        <w:rPr>
          <w:rFonts w:asciiTheme="minorHAnsi" w:eastAsiaTheme="minorEastAsia" w:hAnsiTheme="minorHAnsi" w:cstheme="minorBidi"/>
          <w:noProof/>
          <w:color w:val="auto"/>
        </w:rPr>
      </w:pPr>
      <w:hyperlink w:anchor="_Toc100563823" w:history="1">
        <w:r w:rsidR="00E06927" w:rsidRPr="00980C07">
          <w:rPr>
            <w:rStyle w:val="Hyperlink"/>
            <w:noProof/>
          </w:rPr>
          <w:t>Figure 42 – Translation menu/ Job items/ Details list</w:t>
        </w:r>
        <w:r w:rsidR="00E06927">
          <w:rPr>
            <w:noProof/>
            <w:webHidden/>
          </w:rPr>
          <w:tab/>
        </w:r>
        <w:r w:rsidR="00E06927">
          <w:rPr>
            <w:noProof/>
            <w:webHidden/>
          </w:rPr>
          <w:fldChar w:fldCharType="begin"/>
        </w:r>
        <w:r w:rsidR="00E06927">
          <w:rPr>
            <w:noProof/>
            <w:webHidden/>
          </w:rPr>
          <w:instrText xml:space="preserve"> PAGEREF _Toc100563823 \h </w:instrText>
        </w:r>
        <w:r w:rsidR="00E06927">
          <w:rPr>
            <w:noProof/>
            <w:webHidden/>
          </w:rPr>
        </w:r>
        <w:r w:rsidR="00E06927">
          <w:rPr>
            <w:noProof/>
            <w:webHidden/>
          </w:rPr>
          <w:fldChar w:fldCharType="separate"/>
        </w:r>
        <w:r w:rsidR="001A35E9">
          <w:rPr>
            <w:noProof/>
            <w:webHidden/>
          </w:rPr>
          <w:t>27</w:t>
        </w:r>
        <w:r w:rsidR="00E06927">
          <w:rPr>
            <w:noProof/>
            <w:webHidden/>
          </w:rPr>
          <w:fldChar w:fldCharType="end"/>
        </w:r>
      </w:hyperlink>
    </w:p>
    <w:p w14:paraId="77BE20FD" w14:textId="49DED58E" w:rsidR="005C4BC9" w:rsidRPr="00EC3868" w:rsidRDefault="006E442F" w:rsidP="00EC3868">
      <w:r w:rsidRPr="00E05C35">
        <w:rPr>
          <w:noProof/>
        </w:rPr>
        <w:fldChar w:fldCharType="end"/>
      </w:r>
    </w:p>
    <w:p w14:paraId="54047ECC" w14:textId="5F54D824" w:rsidR="004C36A3" w:rsidRPr="00E05C35" w:rsidRDefault="00141B27" w:rsidP="00E56BE7">
      <w:pPr>
        <w:rPr>
          <w:noProof/>
        </w:rPr>
      </w:pPr>
      <w:r w:rsidRPr="00E05C35">
        <w:rPr>
          <w:noProof/>
        </w:rPr>
        <w:drawing>
          <wp:anchor distT="0" distB="0" distL="114300" distR="114300" simplePos="0" relativeHeight="251658241" behindDoc="0" locked="0" layoutInCell="1" allowOverlap="1" wp14:anchorId="39B0610D" wp14:editId="1AFA88DE">
            <wp:simplePos x="0" y="0"/>
            <wp:positionH relativeFrom="margin">
              <wp:posOffset>1865414</wp:posOffset>
            </wp:positionH>
            <wp:positionV relativeFrom="paragraph">
              <wp:posOffset>5142401</wp:posOffset>
            </wp:positionV>
            <wp:extent cx="1992212" cy="320334"/>
            <wp:effectExtent l="0" t="0" r="0" b="381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2081433" cy="334680"/>
                    </a:xfrm>
                    <a:prstGeom prst="rect">
                      <a:avLst/>
                    </a:prstGeom>
                  </pic:spPr>
                </pic:pic>
              </a:graphicData>
            </a:graphic>
            <wp14:sizeRelH relativeFrom="margin">
              <wp14:pctWidth>0</wp14:pctWidth>
            </wp14:sizeRelH>
            <wp14:sizeRelV relativeFrom="margin">
              <wp14:pctHeight>0</wp14:pctHeight>
            </wp14:sizeRelV>
          </wp:anchor>
        </w:drawing>
      </w:r>
      <w:r w:rsidRPr="00E05C35">
        <w:rPr>
          <w:noProof/>
        </w:rPr>
        <w:drawing>
          <wp:anchor distT="0" distB="0" distL="114300" distR="114300" simplePos="0" relativeHeight="251658240" behindDoc="0" locked="0" layoutInCell="1" allowOverlap="1" wp14:anchorId="013A69A4" wp14:editId="6B6AAB7C">
            <wp:simplePos x="0" y="0"/>
            <wp:positionH relativeFrom="margin">
              <wp:posOffset>2265680</wp:posOffset>
            </wp:positionH>
            <wp:positionV relativeFrom="paragraph">
              <wp:posOffset>3876675</wp:posOffset>
            </wp:positionV>
            <wp:extent cx="1104900" cy="1104900"/>
            <wp:effectExtent l="0" t="0" r="0" b="0"/>
            <wp:wrapNone/>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 uri="{96DAC541-7B7A-43D3-8B79-37D633B846F1}">
                          <asvg:svgBlip xmlns:asvg="http://schemas.microsoft.com/office/drawing/2016/SVG/main" r:embed="rId55"/>
                        </a:ext>
                      </a:extLst>
                    </a:blip>
                    <a:stretch>
                      <a:fillRect/>
                    </a:stretch>
                  </pic:blipFill>
                  <pic:spPr>
                    <a:xfrm>
                      <a:off x="0" y="0"/>
                      <a:ext cx="1104900" cy="1104900"/>
                    </a:xfrm>
                    <a:prstGeom prst="rect">
                      <a:avLst/>
                    </a:prstGeom>
                  </pic:spPr>
                </pic:pic>
              </a:graphicData>
            </a:graphic>
            <wp14:sizeRelH relativeFrom="margin">
              <wp14:pctWidth>0</wp14:pctWidth>
            </wp14:sizeRelH>
            <wp14:sizeRelV relativeFrom="margin">
              <wp14:pctHeight>0</wp14:pctHeight>
            </wp14:sizeRelV>
          </wp:anchor>
        </w:drawing>
      </w:r>
    </w:p>
    <w:sectPr w:rsidR="004C36A3" w:rsidRPr="00E05C35" w:rsidSect="004C36A3">
      <w:headerReference w:type="default" r:id="rId56"/>
      <w:footerReference w:type="default" r:id="rId57"/>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EDD3E0" w14:textId="77777777" w:rsidR="00AC020D" w:rsidRDefault="00AC020D" w:rsidP="00E56BE7">
      <w:r>
        <w:separator/>
      </w:r>
    </w:p>
    <w:p w14:paraId="0CE5F4EC" w14:textId="77777777" w:rsidR="00AC020D" w:rsidRDefault="00AC020D" w:rsidP="00E56BE7"/>
    <w:p w14:paraId="6CF1AC37" w14:textId="77777777" w:rsidR="00AC020D" w:rsidRDefault="00AC020D" w:rsidP="00E56BE7"/>
    <w:p w14:paraId="0E68B9D0" w14:textId="77777777" w:rsidR="00AC020D" w:rsidRDefault="00AC020D" w:rsidP="00E56BE7"/>
  </w:endnote>
  <w:endnote w:type="continuationSeparator" w:id="0">
    <w:p w14:paraId="243A1D11" w14:textId="77777777" w:rsidR="00AC020D" w:rsidRDefault="00AC020D" w:rsidP="00E56BE7">
      <w:r>
        <w:continuationSeparator/>
      </w:r>
    </w:p>
    <w:p w14:paraId="6479D949" w14:textId="77777777" w:rsidR="00AC020D" w:rsidRDefault="00AC020D" w:rsidP="00E56BE7"/>
    <w:p w14:paraId="3191A3A1" w14:textId="77777777" w:rsidR="00AC020D" w:rsidRDefault="00AC020D" w:rsidP="00E56BE7"/>
    <w:p w14:paraId="3B3F36B9" w14:textId="77777777" w:rsidR="00AC020D" w:rsidRDefault="00AC020D" w:rsidP="00E56BE7"/>
  </w:endnote>
  <w:endnote w:type="continuationNotice" w:id="1">
    <w:p w14:paraId="775713F4" w14:textId="77777777" w:rsidR="00AC020D" w:rsidRDefault="00AC020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Times New Roman (Body CS)">
    <w:altName w:val="Times New Roman"/>
    <w:charset w:val="00"/>
    <w:family w:val="roman"/>
    <w:pitch w:val="default"/>
  </w:font>
  <w:font w:name="Museo Sans 500">
    <w:altName w:val="Calibri"/>
    <w:charset w:val="4D"/>
    <w:family w:val="auto"/>
    <w:pitch w:val="variable"/>
    <w:sig w:usb0="A00000AF" w:usb1="4000004A" w:usb2="00000000" w:usb3="00000000" w:csb0="00000093" w:csb1="00000000"/>
  </w:font>
  <w:font w:name="Arial-BoldMT">
    <w:altName w:val="Arial"/>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33F29" w14:textId="77777777" w:rsidR="00DB36DF" w:rsidRPr="00DA10AC" w:rsidRDefault="00DB36DF" w:rsidP="00DB36DF">
    <w:pPr>
      <w:pStyle w:val="Footer"/>
    </w:pPr>
    <w:r w:rsidRPr="003B2CE0">
      <w:fldChar w:fldCharType="begin"/>
    </w:r>
    <w:r w:rsidRPr="003B2CE0">
      <w:instrText xml:space="preserve"> PAGE   \* MERGEFORMAT </w:instrText>
    </w:r>
    <w:r w:rsidRPr="003B2CE0">
      <w:fldChar w:fldCharType="separate"/>
    </w:r>
    <w:r>
      <w:t>1</w:t>
    </w:r>
    <w:r w:rsidRPr="003B2CE0">
      <w:fldChar w:fldCharType="end"/>
    </w:r>
    <w:r w:rsidRPr="00DA10AC">
      <w:tab/>
    </w:r>
    <w:r w:rsidRPr="00DA10AC">
      <w:rPr>
        <w:noProof/>
      </w:rPr>
      <w:drawing>
        <wp:inline distT="0" distB="0" distL="0" distR="0" wp14:anchorId="016AE688" wp14:editId="7D1AB2B0">
          <wp:extent cx="266700" cy="266700"/>
          <wp:effectExtent l="0" t="0" r="0" b="0"/>
          <wp:docPr id="18" name="Graphic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266700" cy="266700"/>
                  </a:xfrm>
                  <a:prstGeom prst="rect">
                    <a:avLst/>
                  </a:prstGeom>
                </pic:spPr>
              </pic:pic>
            </a:graphicData>
          </a:graphic>
        </wp:inline>
      </w:drawing>
    </w:r>
  </w:p>
  <w:p w14:paraId="7AA0CCD6" w14:textId="7F0092F8" w:rsidR="003E2091" w:rsidRPr="00DB36DF" w:rsidRDefault="003E2091" w:rsidP="00DB36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4D37D6" w14:textId="77777777" w:rsidR="00AC020D" w:rsidRDefault="00AC020D" w:rsidP="00E56BE7"/>
    <w:p w14:paraId="7663E6BB" w14:textId="77777777" w:rsidR="00AC020D" w:rsidRDefault="00AC020D" w:rsidP="00E56BE7"/>
    <w:p w14:paraId="71978A8B" w14:textId="77777777" w:rsidR="00AC020D" w:rsidRDefault="00AC020D" w:rsidP="00E56BE7"/>
    <w:p w14:paraId="5DAAE504" w14:textId="77777777" w:rsidR="00AC020D" w:rsidRDefault="00AC020D" w:rsidP="00E56BE7"/>
    <w:p w14:paraId="0020A14D" w14:textId="77777777" w:rsidR="00AC020D" w:rsidRDefault="00AC020D" w:rsidP="00E56BE7">
      <w:r>
        <w:separator/>
      </w:r>
    </w:p>
  </w:footnote>
  <w:footnote w:type="continuationSeparator" w:id="0">
    <w:p w14:paraId="58B55F22" w14:textId="77777777" w:rsidR="00AC020D" w:rsidRDefault="00AC020D" w:rsidP="00E56BE7">
      <w:r>
        <w:continuationSeparator/>
      </w:r>
    </w:p>
    <w:p w14:paraId="410F8F6A" w14:textId="77777777" w:rsidR="00AC020D" w:rsidRDefault="00AC020D" w:rsidP="00E56BE7"/>
    <w:p w14:paraId="0CFDBD36" w14:textId="77777777" w:rsidR="00AC020D" w:rsidRDefault="00AC020D" w:rsidP="00E56BE7"/>
    <w:p w14:paraId="7D508313" w14:textId="77777777" w:rsidR="00AC020D" w:rsidRDefault="00AC020D" w:rsidP="00E56BE7"/>
  </w:footnote>
  <w:footnote w:type="continuationNotice" w:id="1">
    <w:p w14:paraId="5CA02600" w14:textId="77777777" w:rsidR="00AC020D" w:rsidRDefault="00AC020D">
      <w:pPr>
        <w:spacing w:after="0" w:line="240" w:lineRule="auto"/>
      </w:pPr>
    </w:p>
  </w:footnote>
  <w:footnote w:id="2">
    <w:p w14:paraId="23719F71" w14:textId="2A784BD9" w:rsidR="00F60AB6" w:rsidRDefault="00F60AB6" w:rsidP="00D16AA7">
      <w:pPr>
        <w:pStyle w:val="FootnoteText"/>
        <w:jc w:val="left"/>
      </w:pPr>
      <w:r>
        <w:rPr>
          <w:rStyle w:val="FootnoteReference"/>
        </w:rPr>
        <w:footnoteRef/>
      </w:r>
      <w:r>
        <w:t xml:space="preserve"> </w:t>
      </w:r>
      <w:r w:rsidRPr="00F60AB6">
        <w:rPr>
          <w:rStyle w:val="FootnotesChar"/>
        </w:rPr>
        <w:t xml:space="preserve">Refer to the official </w:t>
      </w:r>
      <w:hyperlink r:id="rId1" w:history="1">
        <w:r w:rsidRPr="00F60AB6">
          <w:rPr>
            <w:rStyle w:val="FootnotesChar"/>
          </w:rPr>
          <w:t>Drupal documentation</w:t>
        </w:r>
      </w:hyperlink>
      <w:r w:rsidRPr="00F60AB6">
        <w:rPr>
          <w:rStyle w:val="FootnotesChar"/>
        </w:rPr>
        <w:t xml:space="preserve"> for more details</w:t>
      </w:r>
      <w:r w:rsidR="00D16AA7">
        <w:rPr>
          <w:rStyle w:val="FootnotesChar"/>
        </w:rPr>
        <w:t xml:space="preserve">: </w:t>
      </w:r>
      <w:r w:rsidR="00D16AA7" w:rsidRPr="00D16AA7">
        <w:rPr>
          <w:rStyle w:val="FootnotesChar"/>
        </w:rPr>
        <w:t>https://www.drupal.org/docs/user_guide/en/index.html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E1B27" w14:textId="77777777" w:rsidR="00382FA8" w:rsidRDefault="00F442C8">
    <w:pPr>
      <w:pStyle w:val="Header"/>
    </w:pPr>
    <w:r>
      <w:rPr>
        <w:noProof/>
      </w:rPr>
      <w:drawing>
        <wp:anchor distT="0" distB="0" distL="114300" distR="114300" simplePos="0" relativeHeight="251658242" behindDoc="0" locked="0" layoutInCell="1" allowOverlap="1" wp14:anchorId="5DA7FFD2" wp14:editId="110DFC79">
          <wp:simplePos x="0" y="0"/>
          <wp:positionH relativeFrom="column">
            <wp:posOffset>4352925</wp:posOffset>
          </wp:positionH>
          <wp:positionV relativeFrom="paragraph">
            <wp:posOffset>-206144</wp:posOffset>
          </wp:positionV>
          <wp:extent cx="376555" cy="318770"/>
          <wp:effectExtent l="0" t="0" r="0" b="0"/>
          <wp:wrapThrough wrapText="bothSides">
            <wp:wrapPolygon edited="0">
              <wp:start x="2914" y="1721"/>
              <wp:lineTo x="1457" y="14629"/>
              <wp:lineTo x="1457" y="18932"/>
              <wp:lineTo x="12384" y="18932"/>
              <wp:lineTo x="18212" y="17211"/>
              <wp:lineTo x="20398" y="12048"/>
              <wp:lineTo x="18212" y="1721"/>
              <wp:lineTo x="2914" y="1721"/>
            </wp:wrapPolygon>
          </wp:wrapThrough>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376555" cy="318770"/>
                  </a:xfrm>
                  <a:prstGeom prst="rect">
                    <a:avLst/>
                  </a:prstGeom>
                </pic:spPr>
              </pic:pic>
            </a:graphicData>
          </a:graphic>
          <wp14:sizeRelH relativeFrom="page">
            <wp14:pctWidth>0</wp14:pctWidth>
          </wp14:sizeRelH>
          <wp14:sizeRelV relativeFrom="page">
            <wp14:pctHeight>0</wp14:pctHeight>
          </wp14:sizeRelV>
        </wp:anchor>
      </w:drawing>
    </w:r>
    <w:r w:rsidRPr="00F442C8">
      <w:rPr>
        <w:noProof/>
      </w:rPr>
      <mc:AlternateContent>
        <mc:Choice Requires="wps">
          <w:drawing>
            <wp:anchor distT="0" distB="0" distL="114300" distR="114300" simplePos="0" relativeHeight="251658240" behindDoc="0" locked="0" layoutInCell="1" allowOverlap="1" wp14:anchorId="609B77FC" wp14:editId="4756EA12">
              <wp:simplePos x="0" y="0"/>
              <wp:positionH relativeFrom="column">
                <wp:posOffset>4648672</wp:posOffset>
              </wp:positionH>
              <wp:positionV relativeFrom="paragraph">
                <wp:posOffset>-177800</wp:posOffset>
              </wp:positionV>
              <wp:extent cx="1175385" cy="262255"/>
              <wp:effectExtent l="0" t="0" r="5715" b="4445"/>
              <wp:wrapNone/>
              <wp:docPr id="6" name="Text Box 6"/>
              <wp:cNvGraphicFramePr/>
              <a:graphic xmlns:a="http://schemas.openxmlformats.org/drawingml/2006/main">
                <a:graphicData uri="http://schemas.microsoft.com/office/word/2010/wordprocessingShape">
                  <wps:wsp>
                    <wps:cNvSpPr txBox="1"/>
                    <wps:spPr>
                      <a:xfrm>
                        <a:off x="0" y="0"/>
                        <a:ext cx="1175385" cy="262255"/>
                      </a:xfrm>
                      <a:prstGeom prst="rect">
                        <a:avLst/>
                      </a:prstGeom>
                      <a:solidFill>
                        <a:schemeClr val="lt1"/>
                      </a:solidFill>
                      <a:ln w="6350">
                        <a:noFill/>
                      </a:ln>
                    </wps:spPr>
                    <wps:txbx>
                      <w:txbxContent>
                        <w:p w14:paraId="5A5F62AF" w14:textId="121E7771" w:rsidR="00F442C8" w:rsidRPr="00F442C8" w:rsidRDefault="00F442C8" w:rsidP="006E442F">
                          <w:pPr>
                            <w:rPr>
                              <w:lang w:val="es-ES"/>
                            </w:rPr>
                          </w:pPr>
                          <w:r>
                            <w:rPr>
                              <w:b/>
                              <w:bCs/>
                              <w:lang w:val="es-ES"/>
                            </w:rPr>
                            <w:t>USER GUIDE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9B77FC" id="_x0000_t202" coordsize="21600,21600" o:spt="202" path="m,l,21600r21600,l21600,xe">
              <v:stroke joinstyle="miter"/>
              <v:path gradientshapeok="t" o:connecttype="rect"/>
            </v:shapetype>
            <v:shape id="Text Box 6" o:spid="_x0000_s1030" type="#_x0000_t202" style="position:absolute;left:0;text-align:left;margin-left:366.05pt;margin-top:-14pt;width:92.55pt;height:20.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" fillcolor="white [3201]" stroked="f" strokeweight=".5pt">
              <v:textbox>
                <w:txbxContent>
                  <w:p w14:paraId="5A5F62AF" w14:textId="121E7771" w:rsidR="00F442C8" w:rsidRPr="00F442C8" w:rsidRDefault="00F442C8" w:rsidP="006E442F">
                    <w:pPr>
                      <w:rPr>
                        <w:lang w:val="es-ES"/>
                      </w:rPr>
                    </w:pPr>
                    <w:r>
                      <w:rPr>
                        <w:b/>
                        <w:bCs/>
                        <w:lang w:val="es-ES"/>
                      </w:rPr>
                      <w:t>USER GUIDE</w:t>
                    </w:r>
                  </w:p>
                </w:txbxContent>
              </v:textbox>
            </v:shape>
          </w:pict>
        </mc:Fallback>
      </mc:AlternateContent>
    </w:r>
    <w:r w:rsidRPr="00F442C8">
      <w:rPr>
        <w:noProof/>
      </w:rPr>
      <mc:AlternateContent>
        <mc:Choice Requires="wps">
          <w:drawing>
            <wp:anchor distT="0" distB="0" distL="114300" distR="114300" simplePos="0" relativeHeight="251658241" behindDoc="0" locked="0" layoutInCell="1" allowOverlap="1" wp14:anchorId="6C5E811D" wp14:editId="008C27CE">
              <wp:simplePos x="0" y="0"/>
              <wp:positionH relativeFrom="column">
                <wp:posOffset>-90535</wp:posOffset>
              </wp:positionH>
              <wp:positionV relativeFrom="paragraph">
                <wp:posOffset>-146050</wp:posOffset>
              </wp:positionV>
              <wp:extent cx="2941955" cy="334645"/>
              <wp:effectExtent l="0" t="0" r="4445" b="0"/>
              <wp:wrapNone/>
              <wp:docPr id="8" name="Text Box 8"/>
              <wp:cNvGraphicFramePr/>
              <a:graphic xmlns:a="http://schemas.openxmlformats.org/drawingml/2006/main">
                <a:graphicData uri="http://schemas.microsoft.com/office/word/2010/wordprocessingShape">
                  <wps:wsp>
                    <wps:cNvSpPr txBox="1"/>
                    <wps:spPr>
                      <a:xfrm>
                        <a:off x="0" y="0"/>
                        <a:ext cx="2941955" cy="334645"/>
                      </a:xfrm>
                      <a:prstGeom prst="rect">
                        <a:avLst/>
                      </a:prstGeom>
                      <a:solidFill>
                        <a:schemeClr val="lt1"/>
                      </a:solidFill>
                      <a:ln w="6350">
                        <a:noFill/>
                      </a:ln>
                    </wps:spPr>
                    <wps:txbx>
                      <w:txbxContent>
                        <w:p w14:paraId="45EDEFB1" w14:textId="3F392C97" w:rsidR="00F442C8" w:rsidRPr="00500C12" w:rsidRDefault="006E442F" w:rsidP="00F442C8">
                          <w:pPr>
                            <w:rPr>
                              <w:sz w:val="18"/>
                              <w:szCs w:val="18"/>
                            </w:rPr>
                          </w:pPr>
                          <w:r>
                            <w:rPr>
                              <w:sz w:val="18"/>
                              <w:szCs w:val="18"/>
                            </w:rPr>
                            <w:t>LW Connector for Drupal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E811D" id="Text Box 8" o:spid="_x0000_s1031" type="#_x0000_t202" style="position:absolute;left:0;text-align:left;margin-left:-7.15pt;margin-top:-11.5pt;width:231.65pt;height:26.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" fillcolor="white [3201]" stroked="f" strokeweight=".5pt">
              <v:textbox>
                <w:txbxContent>
                  <w:p w14:paraId="45EDEFB1" w14:textId="3F392C97" w:rsidR="00F442C8" w:rsidRPr="00500C12" w:rsidRDefault="006E442F" w:rsidP="00F442C8">
                    <w:pPr>
                      <w:rPr>
                        <w:sz w:val="18"/>
                        <w:szCs w:val="18"/>
                      </w:rPr>
                    </w:pPr>
                    <w:r>
                      <w:rPr>
                        <w:sz w:val="18"/>
                        <w:szCs w:val="18"/>
                      </w:rPr>
                      <w:t>LW Connector for Drupal</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D2C32"/>
    <w:multiLevelType w:val="multilevel"/>
    <w:tmpl w:val="F2E24A4E"/>
    <w:lvl w:ilvl="0">
      <w:start w:val="1"/>
      <w:numFmt w:val="decimal"/>
      <w:pStyle w:val="Heading1"/>
      <w:lvlText w:val="%1."/>
      <w:lvlJc w:val="left"/>
      <w:pPr>
        <w:ind w:left="360" w:hanging="360"/>
      </w:pPr>
    </w:lvl>
    <w:lvl w:ilvl="1">
      <w:start w:val="1"/>
      <w:numFmt w:val="decimal"/>
      <w:pStyle w:val="Heading2"/>
      <w:lvlText w:val="%1.%2."/>
      <w:lvlJc w:val="left"/>
      <w:pPr>
        <w:ind w:left="857" w:hanging="432"/>
      </w:pPr>
    </w:lvl>
    <w:lvl w:ilvl="2">
      <w:start w:val="1"/>
      <w:numFmt w:val="decimal"/>
      <w:pStyle w:val="Heading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C303333"/>
    <w:multiLevelType w:val="hybridMultilevel"/>
    <w:tmpl w:val="1960EDD2"/>
    <w:lvl w:ilvl="0" w:tplc="2F16ADC0">
      <w:start w:val="1"/>
      <w:numFmt w:val="bullet"/>
      <w:pStyle w:val="ListParagraph"/>
      <w:lvlText w:val="n"/>
      <w:lvlJc w:val="left"/>
      <w:pPr>
        <w:ind w:left="927" w:hanging="360"/>
      </w:pPr>
      <w:rPr>
        <w:rFonts w:ascii="Wingdings" w:hAnsi="Wingdings" w:hint="default"/>
        <w:b w:val="0"/>
        <w:bCs w:val="0"/>
        <w:i w:val="0"/>
        <w:iCs w:val="0"/>
        <w:caps w:val="0"/>
        <w:smallCaps w:val="0"/>
        <w:strike w:val="0"/>
        <w:dstrike w:val="0"/>
        <w:noProof w:val="0"/>
        <w:vanish w:val="0"/>
        <w:color w:val="66BFCC"/>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8130003">
      <w:start w:val="1"/>
      <w:numFmt w:val="bullet"/>
      <w:lvlText w:val="o"/>
      <w:lvlJc w:val="left"/>
      <w:pPr>
        <w:ind w:left="1648" w:hanging="360"/>
      </w:pPr>
      <w:rPr>
        <w:rFonts w:ascii="Courier New" w:hAnsi="Courier New" w:cs="Courier New" w:hint="default"/>
      </w:rPr>
    </w:lvl>
    <w:lvl w:ilvl="2" w:tplc="08130005" w:tentative="1">
      <w:start w:val="1"/>
      <w:numFmt w:val="bullet"/>
      <w:lvlText w:val=""/>
      <w:lvlJc w:val="left"/>
      <w:pPr>
        <w:ind w:left="2368" w:hanging="360"/>
      </w:pPr>
      <w:rPr>
        <w:rFonts w:ascii="Wingdings" w:hAnsi="Wingdings" w:hint="default"/>
      </w:rPr>
    </w:lvl>
    <w:lvl w:ilvl="3" w:tplc="08130001" w:tentative="1">
      <w:start w:val="1"/>
      <w:numFmt w:val="bullet"/>
      <w:lvlText w:val=""/>
      <w:lvlJc w:val="left"/>
      <w:pPr>
        <w:ind w:left="3088" w:hanging="360"/>
      </w:pPr>
      <w:rPr>
        <w:rFonts w:ascii="Symbol" w:hAnsi="Symbol" w:hint="default"/>
      </w:rPr>
    </w:lvl>
    <w:lvl w:ilvl="4" w:tplc="08130003" w:tentative="1">
      <w:start w:val="1"/>
      <w:numFmt w:val="bullet"/>
      <w:lvlText w:val="o"/>
      <w:lvlJc w:val="left"/>
      <w:pPr>
        <w:ind w:left="3808" w:hanging="360"/>
      </w:pPr>
      <w:rPr>
        <w:rFonts w:ascii="Courier New" w:hAnsi="Courier New" w:cs="Courier New" w:hint="default"/>
      </w:rPr>
    </w:lvl>
    <w:lvl w:ilvl="5" w:tplc="08130005" w:tentative="1">
      <w:start w:val="1"/>
      <w:numFmt w:val="bullet"/>
      <w:lvlText w:val=""/>
      <w:lvlJc w:val="left"/>
      <w:pPr>
        <w:ind w:left="4528" w:hanging="360"/>
      </w:pPr>
      <w:rPr>
        <w:rFonts w:ascii="Wingdings" w:hAnsi="Wingdings" w:hint="default"/>
      </w:rPr>
    </w:lvl>
    <w:lvl w:ilvl="6" w:tplc="08130001" w:tentative="1">
      <w:start w:val="1"/>
      <w:numFmt w:val="bullet"/>
      <w:lvlText w:val=""/>
      <w:lvlJc w:val="left"/>
      <w:pPr>
        <w:ind w:left="5248" w:hanging="360"/>
      </w:pPr>
      <w:rPr>
        <w:rFonts w:ascii="Symbol" w:hAnsi="Symbol" w:hint="default"/>
      </w:rPr>
    </w:lvl>
    <w:lvl w:ilvl="7" w:tplc="08130003" w:tentative="1">
      <w:start w:val="1"/>
      <w:numFmt w:val="bullet"/>
      <w:lvlText w:val="o"/>
      <w:lvlJc w:val="left"/>
      <w:pPr>
        <w:ind w:left="5968" w:hanging="360"/>
      </w:pPr>
      <w:rPr>
        <w:rFonts w:ascii="Courier New" w:hAnsi="Courier New" w:cs="Courier New" w:hint="default"/>
      </w:rPr>
    </w:lvl>
    <w:lvl w:ilvl="8" w:tplc="08130005" w:tentative="1">
      <w:start w:val="1"/>
      <w:numFmt w:val="bullet"/>
      <w:lvlText w:val=""/>
      <w:lvlJc w:val="left"/>
      <w:pPr>
        <w:ind w:left="6688" w:hanging="360"/>
      </w:pPr>
      <w:rPr>
        <w:rFonts w:ascii="Wingdings" w:hAnsi="Wingdings" w:hint="default"/>
      </w:rPr>
    </w:lvl>
  </w:abstractNum>
  <w:abstractNum w:abstractNumId="2" w15:restartNumberingAfterBreak="0">
    <w:nsid w:val="409268FA"/>
    <w:multiLevelType w:val="hybridMultilevel"/>
    <w:tmpl w:val="FED4B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207695F"/>
    <w:multiLevelType w:val="hybridMultilevel"/>
    <w:tmpl w:val="94621602"/>
    <w:lvl w:ilvl="0" w:tplc="8E105C94">
      <w:start w:val="1"/>
      <w:numFmt w:val="bullet"/>
      <w:lvlText w:val="n"/>
      <w:lvlJc w:val="left"/>
      <w:pPr>
        <w:ind w:left="927" w:hanging="360"/>
      </w:pPr>
      <w:rPr>
        <w:rFonts w:ascii="Wingdings" w:hAnsi="Wingdings" w:hint="default"/>
        <w:b w:val="0"/>
        <w:bCs w:val="0"/>
        <w:i w:val="0"/>
        <w:iCs w:val="0"/>
        <w:caps w:val="0"/>
        <w:smallCaps w:val="0"/>
        <w:strike w:val="0"/>
        <w:dstrike w:val="0"/>
        <w:noProof w:val="0"/>
        <w:vanish w:val="0"/>
        <w:color w:val="66BFCC"/>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9CA6F36A">
      <w:start w:val="1"/>
      <w:numFmt w:val="bullet"/>
      <w:pStyle w:val="Sub-bulletlist"/>
      <w:lvlText w:val="o"/>
      <w:lvlJc w:val="left"/>
      <w:pPr>
        <w:ind w:left="1648" w:hanging="360"/>
      </w:pPr>
      <w:rPr>
        <w:rFonts w:ascii="Courier New" w:hAnsi="Courier New" w:cs="Courier New" w:hint="default"/>
        <w:color w:val="333433"/>
      </w:rPr>
    </w:lvl>
    <w:lvl w:ilvl="2" w:tplc="08130005" w:tentative="1">
      <w:start w:val="1"/>
      <w:numFmt w:val="bullet"/>
      <w:lvlText w:val=""/>
      <w:lvlJc w:val="left"/>
      <w:pPr>
        <w:ind w:left="2368" w:hanging="360"/>
      </w:pPr>
      <w:rPr>
        <w:rFonts w:ascii="Wingdings" w:hAnsi="Wingdings" w:hint="default"/>
      </w:rPr>
    </w:lvl>
    <w:lvl w:ilvl="3" w:tplc="08130001" w:tentative="1">
      <w:start w:val="1"/>
      <w:numFmt w:val="bullet"/>
      <w:lvlText w:val=""/>
      <w:lvlJc w:val="left"/>
      <w:pPr>
        <w:ind w:left="3088" w:hanging="360"/>
      </w:pPr>
      <w:rPr>
        <w:rFonts w:ascii="Symbol" w:hAnsi="Symbol" w:hint="default"/>
      </w:rPr>
    </w:lvl>
    <w:lvl w:ilvl="4" w:tplc="08130003" w:tentative="1">
      <w:start w:val="1"/>
      <w:numFmt w:val="bullet"/>
      <w:lvlText w:val="o"/>
      <w:lvlJc w:val="left"/>
      <w:pPr>
        <w:ind w:left="3808" w:hanging="360"/>
      </w:pPr>
      <w:rPr>
        <w:rFonts w:ascii="Courier New" w:hAnsi="Courier New" w:cs="Courier New" w:hint="default"/>
      </w:rPr>
    </w:lvl>
    <w:lvl w:ilvl="5" w:tplc="08130005" w:tentative="1">
      <w:start w:val="1"/>
      <w:numFmt w:val="bullet"/>
      <w:lvlText w:val=""/>
      <w:lvlJc w:val="left"/>
      <w:pPr>
        <w:ind w:left="4528" w:hanging="360"/>
      </w:pPr>
      <w:rPr>
        <w:rFonts w:ascii="Wingdings" w:hAnsi="Wingdings" w:hint="default"/>
      </w:rPr>
    </w:lvl>
    <w:lvl w:ilvl="6" w:tplc="08130001" w:tentative="1">
      <w:start w:val="1"/>
      <w:numFmt w:val="bullet"/>
      <w:lvlText w:val=""/>
      <w:lvlJc w:val="left"/>
      <w:pPr>
        <w:ind w:left="5248" w:hanging="360"/>
      </w:pPr>
      <w:rPr>
        <w:rFonts w:ascii="Symbol" w:hAnsi="Symbol" w:hint="default"/>
      </w:rPr>
    </w:lvl>
    <w:lvl w:ilvl="7" w:tplc="08130003" w:tentative="1">
      <w:start w:val="1"/>
      <w:numFmt w:val="bullet"/>
      <w:lvlText w:val="o"/>
      <w:lvlJc w:val="left"/>
      <w:pPr>
        <w:ind w:left="5968" w:hanging="360"/>
      </w:pPr>
      <w:rPr>
        <w:rFonts w:ascii="Courier New" w:hAnsi="Courier New" w:cs="Courier New" w:hint="default"/>
      </w:rPr>
    </w:lvl>
    <w:lvl w:ilvl="8" w:tplc="08130005" w:tentative="1">
      <w:start w:val="1"/>
      <w:numFmt w:val="bullet"/>
      <w:lvlText w:val=""/>
      <w:lvlJc w:val="left"/>
      <w:pPr>
        <w:ind w:left="6688" w:hanging="360"/>
      </w:pPr>
      <w:rPr>
        <w:rFonts w:ascii="Wingdings" w:hAnsi="Wingdings" w:hint="default"/>
      </w:rPr>
    </w:lvl>
  </w:abstractNum>
  <w:abstractNum w:abstractNumId="4" w15:restartNumberingAfterBreak="0">
    <w:nsid w:val="71EA7871"/>
    <w:multiLevelType w:val="hybridMultilevel"/>
    <w:tmpl w:val="24925CB0"/>
    <w:lvl w:ilvl="0" w:tplc="5058C99C">
      <w:start w:val="1"/>
      <w:numFmt w:val="lowerLetter"/>
      <w:pStyle w:val="Listoption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6143A7B"/>
    <w:multiLevelType w:val="hybridMultilevel"/>
    <w:tmpl w:val="8ABCC7DC"/>
    <w:lvl w:ilvl="0" w:tplc="18A2492C">
      <w:start w:val="1"/>
      <w:numFmt w:val="decimal"/>
      <w:pStyle w:val="Listitem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5"/>
  </w:num>
  <w:num w:numId="4">
    <w:abstractNumId w:val="4"/>
  </w:num>
  <w:num w:numId="5">
    <w:abstractNumId w:val="3"/>
  </w:num>
  <w:num w:numId="6">
    <w:abstractNumId w:val="5"/>
    <w:lvlOverride w:ilvl="0">
      <w:startOverride w:val="1"/>
    </w:lvlOverride>
  </w:num>
  <w:num w:numId="7">
    <w:abstractNumId w:val="5"/>
    <w:lvlOverride w:ilvl="0">
      <w:startOverride w:val="1"/>
    </w:lvlOverride>
  </w:num>
  <w:num w:numId="8">
    <w:abstractNumId w:val="5"/>
    <w:lvlOverride w:ilvl="0">
      <w:startOverride w:val="1"/>
    </w:lvlOverride>
  </w:num>
  <w:num w:numId="9">
    <w:abstractNumId w:val="5"/>
    <w:lvlOverride w:ilvl="0">
      <w:startOverride w:val="1"/>
    </w:lvlOverride>
  </w:num>
  <w:num w:numId="10">
    <w:abstractNumId w:val="5"/>
    <w:lvlOverride w:ilvl="0">
      <w:startOverride w:val="1"/>
    </w:lvlOverride>
  </w:num>
  <w:num w:numId="11">
    <w:abstractNumId w:val="5"/>
    <w:lvlOverride w:ilvl="0">
      <w:startOverride w:val="1"/>
    </w:lvlOverride>
  </w:num>
  <w:num w:numId="12">
    <w:abstractNumId w:val="5"/>
    <w:lvlOverride w:ilvl="0">
      <w:startOverride w:val="1"/>
    </w:lvlOverride>
  </w:num>
  <w:num w:numId="13">
    <w:abstractNumId w:val="5"/>
    <w:lvlOverride w:ilvl="0">
      <w:startOverride w:val="1"/>
    </w:lvlOverride>
  </w:num>
  <w:num w:numId="14">
    <w:abstractNumId w:val="5"/>
    <w:lvlOverride w:ilvl="0">
      <w:startOverride w:val="1"/>
    </w:lvlOverride>
  </w:num>
  <w:num w:numId="15">
    <w:abstractNumId w:val="2"/>
  </w:num>
  <w:num w:numId="16">
    <w:abstractNumId w:val="5"/>
    <w:lvlOverride w:ilvl="0">
      <w:startOverride w:val="1"/>
    </w:lvlOverride>
  </w:num>
  <w:num w:numId="17">
    <w:abstractNumId w:val="5"/>
  </w:num>
  <w:num w:numId="18">
    <w:abstractNumId w:val="5"/>
    <w:lvlOverride w:ilvl="0">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hideSpellingErrors/>
  <w:hideGrammaticalErrors/>
  <w:proofState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67EF"/>
    <w:rsid w:val="00017377"/>
    <w:rsid w:val="00017828"/>
    <w:rsid w:val="00020280"/>
    <w:rsid w:val="00021908"/>
    <w:rsid w:val="00030020"/>
    <w:rsid w:val="00033E4B"/>
    <w:rsid w:val="00034452"/>
    <w:rsid w:val="0004687A"/>
    <w:rsid w:val="000508C6"/>
    <w:rsid w:val="00071933"/>
    <w:rsid w:val="00073135"/>
    <w:rsid w:val="00073C05"/>
    <w:rsid w:val="000833BF"/>
    <w:rsid w:val="00086465"/>
    <w:rsid w:val="0009366D"/>
    <w:rsid w:val="000A30A7"/>
    <w:rsid w:val="000A3981"/>
    <w:rsid w:val="000A585E"/>
    <w:rsid w:val="000A6CE2"/>
    <w:rsid w:val="000A73A0"/>
    <w:rsid w:val="000B2315"/>
    <w:rsid w:val="000C28D0"/>
    <w:rsid w:val="000C768F"/>
    <w:rsid w:val="000C7894"/>
    <w:rsid w:val="000C78C8"/>
    <w:rsid w:val="000D35BE"/>
    <w:rsid w:val="000E047D"/>
    <w:rsid w:val="000E37C4"/>
    <w:rsid w:val="000F05E1"/>
    <w:rsid w:val="000F1AF3"/>
    <w:rsid w:val="0010195F"/>
    <w:rsid w:val="00107527"/>
    <w:rsid w:val="001144E1"/>
    <w:rsid w:val="0011764E"/>
    <w:rsid w:val="00120A33"/>
    <w:rsid w:val="001240B1"/>
    <w:rsid w:val="00125EF7"/>
    <w:rsid w:val="00132CB2"/>
    <w:rsid w:val="00141B27"/>
    <w:rsid w:val="001467EF"/>
    <w:rsid w:val="00150338"/>
    <w:rsid w:val="00151248"/>
    <w:rsid w:val="0015237E"/>
    <w:rsid w:val="00153B51"/>
    <w:rsid w:val="0015585B"/>
    <w:rsid w:val="00157356"/>
    <w:rsid w:val="00165BD7"/>
    <w:rsid w:val="00165E9A"/>
    <w:rsid w:val="0016795D"/>
    <w:rsid w:val="00175A2B"/>
    <w:rsid w:val="00180C54"/>
    <w:rsid w:val="001849A2"/>
    <w:rsid w:val="001863CD"/>
    <w:rsid w:val="00187696"/>
    <w:rsid w:val="00190C1C"/>
    <w:rsid w:val="00193A14"/>
    <w:rsid w:val="001A1BF5"/>
    <w:rsid w:val="001A21EC"/>
    <w:rsid w:val="001A35E9"/>
    <w:rsid w:val="001A5B46"/>
    <w:rsid w:val="001B16D3"/>
    <w:rsid w:val="001B288A"/>
    <w:rsid w:val="001B319A"/>
    <w:rsid w:val="001B36B9"/>
    <w:rsid w:val="001C03B8"/>
    <w:rsid w:val="001C3817"/>
    <w:rsid w:val="001C53C9"/>
    <w:rsid w:val="001C6A1D"/>
    <w:rsid w:val="001D06F1"/>
    <w:rsid w:val="001D34B9"/>
    <w:rsid w:val="001D7EBE"/>
    <w:rsid w:val="001E2D32"/>
    <w:rsid w:val="001E5D6C"/>
    <w:rsid w:val="001E62F2"/>
    <w:rsid w:val="001E691E"/>
    <w:rsid w:val="001F15F7"/>
    <w:rsid w:val="001F722D"/>
    <w:rsid w:val="00200D97"/>
    <w:rsid w:val="00204930"/>
    <w:rsid w:val="002051CE"/>
    <w:rsid w:val="002121DF"/>
    <w:rsid w:val="00212B7E"/>
    <w:rsid w:val="00216EED"/>
    <w:rsid w:val="00221B4F"/>
    <w:rsid w:val="0022214D"/>
    <w:rsid w:val="00227355"/>
    <w:rsid w:val="0023044D"/>
    <w:rsid w:val="002350D2"/>
    <w:rsid w:val="002358C4"/>
    <w:rsid w:val="00241F33"/>
    <w:rsid w:val="0025029F"/>
    <w:rsid w:val="002510A6"/>
    <w:rsid w:val="0026540F"/>
    <w:rsid w:val="002734A9"/>
    <w:rsid w:val="00287C34"/>
    <w:rsid w:val="00287FAD"/>
    <w:rsid w:val="00290BF0"/>
    <w:rsid w:val="00295481"/>
    <w:rsid w:val="00297E05"/>
    <w:rsid w:val="002A1105"/>
    <w:rsid w:val="002A2714"/>
    <w:rsid w:val="002A276C"/>
    <w:rsid w:val="002A4F60"/>
    <w:rsid w:val="002A67A6"/>
    <w:rsid w:val="002A7EA6"/>
    <w:rsid w:val="002B6263"/>
    <w:rsid w:val="002B6D24"/>
    <w:rsid w:val="002C009F"/>
    <w:rsid w:val="002C0B41"/>
    <w:rsid w:val="002C278F"/>
    <w:rsid w:val="002C5592"/>
    <w:rsid w:val="002C7732"/>
    <w:rsid w:val="002D7657"/>
    <w:rsid w:val="002D7946"/>
    <w:rsid w:val="002E0DD7"/>
    <w:rsid w:val="002E28F4"/>
    <w:rsid w:val="002E2C4F"/>
    <w:rsid w:val="002E2F4C"/>
    <w:rsid w:val="002E6892"/>
    <w:rsid w:val="002F4B17"/>
    <w:rsid w:val="00306443"/>
    <w:rsid w:val="003122C6"/>
    <w:rsid w:val="00313EDD"/>
    <w:rsid w:val="00316A63"/>
    <w:rsid w:val="00323DCC"/>
    <w:rsid w:val="00327B0C"/>
    <w:rsid w:val="00331E74"/>
    <w:rsid w:val="003340B9"/>
    <w:rsid w:val="00334CA9"/>
    <w:rsid w:val="0033528B"/>
    <w:rsid w:val="00335792"/>
    <w:rsid w:val="0034617C"/>
    <w:rsid w:val="0034649D"/>
    <w:rsid w:val="00350DEA"/>
    <w:rsid w:val="0035762B"/>
    <w:rsid w:val="00360778"/>
    <w:rsid w:val="00364B7D"/>
    <w:rsid w:val="00365140"/>
    <w:rsid w:val="003737FB"/>
    <w:rsid w:val="00382FA8"/>
    <w:rsid w:val="003834F9"/>
    <w:rsid w:val="0039011B"/>
    <w:rsid w:val="00392DE6"/>
    <w:rsid w:val="00392F08"/>
    <w:rsid w:val="003A1D3A"/>
    <w:rsid w:val="003A21C8"/>
    <w:rsid w:val="003A2620"/>
    <w:rsid w:val="003B0426"/>
    <w:rsid w:val="003B256E"/>
    <w:rsid w:val="003B2CE0"/>
    <w:rsid w:val="003D09A1"/>
    <w:rsid w:val="003E12AB"/>
    <w:rsid w:val="003E2091"/>
    <w:rsid w:val="003E2AC8"/>
    <w:rsid w:val="003E446A"/>
    <w:rsid w:val="003E4C85"/>
    <w:rsid w:val="003E52D4"/>
    <w:rsid w:val="003E6AC4"/>
    <w:rsid w:val="003F341E"/>
    <w:rsid w:val="003F5C81"/>
    <w:rsid w:val="0040048E"/>
    <w:rsid w:val="0040277B"/>
    <w:rsid w:val="00403BEA"/>
    <w:rsid w:val="00406C79"/>
    <w:rsid w:val="00413CBE"/>
    <w:rsid w:val="0042531E"/>
    <w:rsid w:val="004256D9"/>
    <w:rsid w:val="0042600D"/>
    <w:rsid w:val="00435716"/>
    <w:rsid w:val="00442392"/>
    <w:rsid w:val="00442451"/>
    <w:rsid w:val="00451A0C"/>
    <w:rsid w:val="00452CB4"/>
    <w:rsid w:val="00455027"/>
    <w:rsid w:val="00460DCD"/>
    <w:rsid w:val="0046165F"/>
    <w:rsid w:val="00464E91"/>
    <w:rsid w:val="00473190"/>
    <w:rsid w:val="00477E26"/>
    <w:rsid w:val="0048787D"/>
    <w:rsid w:val="00492C31"/>
    <w:rsid w:val="004A03D4"/>
    <w:rsid w:val="004B497B"/>
    <w:rsid w:val="004C36A3"/>
    <w:rsid w:val="004D4705"/>
    <w:rsid w:val="004F5414"/>
    <w:rsid w:val="004F781F"/>
    <w:rsid w:val="00504836"/>
    <w:rsid w:val="00510B18"/>
    <w:rsid w:val="00511A90"/>
    <w:rsid w:val="005129AB"/>
    <w:rsid w:val="00520A9A"/>
    <w:rsid w:val="00521BA5"/>
    <w:rsid w:val="005239D2"/>
    <w:rsid w:val="0052520B"/>
    <w:rsid w:val="005275A9"/>
    <w:rsid w:val="005306CA"/>
    <w:rsid w:val="00531D70"/>
    <w:rsid w:val="00544B93"/>
    <w:rsid w:val="005529D6"/>
    <w:rsid w:val="005605A3"/>
    <w:rsid w:val="00560F46"/>
    <w:rsid w:val="0057030C"/>
    <w:rsid w:val="00575CE9"/>
    <w:rsid w:val="0058326D"/>
    <w:rsid w:val="00583368"/>
    <w:rsid w:val="00591914"/>
    <w:rsid w:val="005A37DE"/>
    <w:rsid w:val="005A3D18"/>
    <w:rsid w:val="005B0377"/>
    <w:rsid w:val="005B1B13"/>
    <w:rsid w:val="005B2367"/>
    <w:rsid w:val="005C4BC9"/>
    <w:rsid w:val="005C71FD"/>
    <w:rsid w:val="005D0007"/>
    <w:rsid w:val="005D13F5"/>
    <w:rsid w:val="005D61C3"/>
    <w:rsid w:val="005E59C7"/>
    <w:rsid w:val="005E65D5"/>
    <w:rsid w:val="005F0A2B"/>
    <w:rsid w:val="00600BBF"/>
    <w:rsid w:val="00604105"/>
    <w:rsid w:val="006059C1"/>
    <w:rsid w:val="00613292"/>
    <w:rsid w:val="006151FB"/>
    <w:rsid w:val="00616375"/>
    <w:rsid w:val="006177E3"/>
    <w:rsid w:val="0062110D"/>
    <w:rsid w:val="00621B27"/>
    <w:rsid w:val="00623870"/>
    <w:rsid w:val="0062547E"/>
    <w:rsid w:val="0063015C"/>
    <w:rsid w:val="006314A9"/>
    <w:rsid w:val="00632602"/>
    <w:rsid w:val="00635FAF"/>
    <w:rsid w:val="00643DD1"/>
    <w:rsid w:val="006449E2"/>
    <w:rsid w:val="00656CF3"/>
    <w:rsid w:val="00675C29"/>
    <w:rsid w:val="006821BE"/>
    <w:rsid w:val="00692364"/>
    <w:rsid w:val="006964FD"/>
    <w:rsid w:val="006A131E"/>
    <w:rsid w:val="006A1402"/>
    <w:rsid w:val="006A24DA"/>
    <w:rsid w:val="006A3F60"/>
    <w:rsid w:val="006B163B"/>
    <w:rsid w:val="006C0C04"/>
    <w:rsid w:val="006C2287"/>
    <w:rsid w:val="006D0E6A"/>
    <w:rsid w:val="006E442F"/>
    <w:rsid w:val="006E5AB0"/>
    <w:rsid w:val="006E6272"/>
    <w:rsid w:val="00701C7C"/>
    <w:rsid w:val="007060D6"/>
    <w:rsid w:val="00716DEC"/>
    <w:rsid w:val="00723E59"/>
    <w:rsid w:val="0073324A"/>
    <w:rsid w:val="00745186"/>
    <w:rsid w:val="00751CE9"/>
    <w:rsid w:val="00753BF8"/>
    <w:rsid w:val="00761CFA"/>
    <w:rsid w:val="007661F9"/>
    <w:rsid w:val="0076727E"/>
    <w:rsid w:val="00774B1A"/>
    <w:rsid w:val="00793359"/>
    <w:rsid w:val="00794E50"/>
    <w:rsid w:val="007A1114"/>
    <w:rsid w:val="007A2FC2"/>
    <w:rsid w:val="007B38AE"/>
    <w:rsid w:val="007C1A2C"/>
    <w:rsid w:val="007C4865"/>
    <w:rsid w:val="007C4EE1"/>
    <w:rsid w:val="007D02EF"/>
    <w:rsid w:val="007D2844"/>
    <w:rsid w:val="007D5153"/>
    <w:rsid w:val="007D75F8"/>
    <w:rsid w:val="007D7B9A"/>
    <w:rsid w:val="007E03AA"/>
    <w:rsid w:val="007E6E37"/>
    <w:rsid w:val="007F1A69"/>
    <w:rsid w:val="007F1ED3"/>
    <w:rsid w:val="007F349B"/>
    <w:rsid w:val="00802667"/>
    <w:rsid w:val="0080441B"/>
    <w:rsid w:val="00810080"/>
    <w:rsid w:val="008102E1"/>
    <w:rsid w:val="008125F7"/>
    <w:rsid w:val="00813D40"/>
    <w:rsid w:val="0084074C"/>
    <w:rsid w:val="008448C7"/>
    <w:rsid w:val="008501D6"/>
    <w:rsid w:val="00851EDD"/>
    <w:rsid w:val="008579AB"/>
    <w:rsid w:val="00874F2A"/>
    <w:rsid w:val="008771E1"/>
    <w:rsid w:val="00880FCD"/>
    <w:rsid w:val="00887229"/>
    <w:rsid w:val="00892478"/>
    <w:rsid w:val="0089399D"/>
    <w:rsid w:val="008A2AA1"/>
    <w:rsid w:val="008A6C5F"/>
    <w:rsid w:val="008B0863"/>
    <w:rsid w:val="008B2BF2"/>
    <w:rsid w:val="008B7BD4"/>
    <w:rsid w:val="008C2D42"/>
    <w:rsid w:val="008C45E9"/>
    <w:rsid w:val="008D0A2B"/>
    <w:rsid w:val="008D4A06"/>
    <w:rsid w:val="008F2206"/>
    <w:rsid w:val="008F54D1"/>
    <w:rsid w:val="008F64BD"/>
    <w:rsid w:val="008F7510"/>
    <w:rsid w:val="00905F47"/>
    <w:rsid w:val="00906994"/>
    <w:rsid w:val="00912837"/>
    <w:rsid w:val="00917CF5"/>
    <w:rsid w:val="009225E7"/>
    <w:rsid w:val="00923E97"/>
    <w:rsid w:val="00924484"/>
    <w:rsid w:val="0092763C"/>
    <w:rsid w:val="00930687"/>
    <w:rsid w:val="00943B9B"/>
    <w:rsid w:val="009444E4"/>
    <w:rsid w:val="009449F2"/>
    <w:rsid w:val="00953E9E"/>
    <w:rsid w:val="0095494E"/>
    <w:rsid w:val="00957CEF"/>
    <w:rsid w:val="00966EF5"/>
    <w:rsid w:val="009673D2"/>
    <w:rsid w:val="009721E2"/>
    <w:rsid w:val="00986CF2"/>
    <w:rsid w:val="00992290"/>
    <w:rsid w:val="00997800"/>
    <w:rsid w:val="009A0B3F"/>
    <w:rsid w:val="009A4FA9"/>
    <w:rsid w:val="009A5535"/>
    <w:rsid w:val="009A5BC0"/>
    <w:rsid w:val="009B1FFC"/>
    <w:rsid w:val="009B359C"/>
    <w:rsid w:val="009C6D23"/>
    <w:rsid w:val="009C6F61"/>
    <w:rsid w:val="009D322B"/>
    <w:rsid w:val="009D3FEB"/>
    <w:rsid w:val="00A24439"/>
    <w:rsid w:val="00A2680E"/>
    <w:rsid w:val="00A27572"/>
    <w:rsid w:val="00A27658"/>
    <w:rsid w:val="00A316BE"/>
    <w:rsid w:val="00A41FF6"/>
    <w:rsid w:val="00A452D8"/>
    <w:rsid w:val="00A46E68"/>
    <w:rsid w:val="00A64A2A"/>
    <w:rsid w:val="00A650DC"/>
    <w:rsid w:val="00A66B4E"/>
    <w:rsid w:val="00A7535E"/>
    <w:rsid w:val="00A75976"/>
    <w:rsid w:val="00A75EF8"/>
    <w:rsid w:val="00A81464"/>
    <w:rsid w:val="00A81524"/>
    <w:rsid w:val="00A82640"/>
    <w:rsid w:val="00A929D4"/>
    <w:rsid w:val="00A9354E"/>
    <w:rsid w:val="00A9461F"/>
    <w:rsid w:val="00A978E7"/>
    <w:rsid w:val="00AA2881"/>
    <w:rsid w:val="00AA4C03"/>
    <w:rsid w:val="00AA59B0"/>
    <w:rsid w:val="00AA5A7C"/>
    <w:rsid w:val="00AA7EF8"/>
    <w:rsid w:val="00AB2E7E"/>
    <w:rsid w:val="00AB6F64"/>
    <w:rsid w:val="00AC020D"/>
    <w:rsid w:val="00AC2977"/>
    <w:rsid w:val="00AD5A0C"/>
    <w:rsid w:val="00AD74A9"/>
    <w:rsid w:val="00AE350D"/>
    <w:rsid w:val="00AF01D9"/>
    <w:rsid w:val="00AF7CC4"/>
    <w:rsid w:val="00B058D1"/>
    <w:rsid w:val="00B05A47"/>
    <w:rsid w:val="00B07894"/>
    <w:rsid w:val="00B1366F"/>
    <w:rsid w:val="00B25499"/>
    <w:rsid w:val="00B30D87"/>
    <w:rsid w:val="00B42843"/>
    <w:rsid w:val="00B457C7"/>
    <w:rsid w:val="00B5405E"/>
    <w:rsid w:val="00B62D10"/>
    <w:rsid w:val="00B636DA"/>
    <w:rsid w:val="00B63C4A"/>
    <w:rsid w:val="00B65A70"/>
    <w:rsid w:val="00B700B9"/>
    <w:rsid w:val="00B77DC6"/>
    <w:rsid w:val="00B81DE0"/>
    <w:rsid w:val="00B8611F"/>
    <w:rsid w:val="00BA26BF"/>
    <w:rsid w:val="00BA4446"/>
    <w:rsid w:val="00BA4A1B"/>
    <w:rsid w:val="00BB77C7"/>
    <w:rsid w:val="00BC3564"/>
    <w:rsid w:val="00BC79E7"/>
    <w:rsid w:val="00BD41A9"/>
    <w:rsid w:val="00BD7B84"/>
    <w:rsid w:val="00BE261C"/>
    <w:rsid w:val="00BE66F0"/>
    <w:rsid w:val="00BF532F"/>
    <w:rsid w:val="00BF7BF9"/>
    <w:rsid w:val="00C01AFF"/>
    <w:rsid w:val="00C07C50"/>
    <w:rsid w:val="00C14EE7"/>
    <w:rsid w:val="00C17CD9"/>
    <w:rsid w:val="00C23F19"/>
    <w:rsid w:val="00C27AAE"/>
    <w:rsid w:val="00C27F38"/>
    <w:rsid w:val="00C36A52"/>
    <w:rsid w:val="00C62380"/>
    <w:rsid w:val="00C76CAD"/>
    <w:rsid w:val="00C83C4C"/>
    <w:rsid w:val="00C86AC5"/>
    <w:rsid w:val="00C96285"/>
    <w:rsid w:val="00CA0125"/>
    <w:rsid w:val="00CA2316"/>
    <w:rsid w:val="00CA557B"/>
    <w:rsid w:val="00CB1159"/>
    <w:rsid w:val="00CB36C2"/>
    <w:rsid w:val="00CB465D"/>
    <w:rsid w:val="00CC12C1"/>
    <w:rsid w:val="00CC1D36"/>
    <w:rsid w:val="00CC23BB"/>
    <w:rsid w:val="00CC640B"/>
    <w:rsid w:val="00CD1171"/>
    <w:rsid w:val="00CD11E8"/>
    <w:rsid w:val="00CD5019"/>
    <w:rsid w:val="00CE235A"/>
    <w:rsid w:val="00CF05D3"/>
    <w:rsid w:val="00CF243B"/>
    <w:rsid w:val="00CF51F7"/>
    <w:rsid w:val="00D001CB"/>
    <w:rsid w:val="00D06275"/>
    <w:rsid w:val="00D10F58"/>
    <w:rsid w:val="00D12FBC"/>
    <w:rsid w:val="00D13805"/>
    <w:rsid w:val="00D16AA7"/>
    <w:rsid w:val="00D2071B"/>
    <w:rsid w:val="00D21213"/>
    <w:rsid w:val="00D27BAA"/>
    <w:rsid w:val="00D32C7C"/>
    <w:rsid w:val="00D36AFA"/>
    <w:rsid w:val="00D401BB"/>
    <w:rsid w:val="00D4482B"/>
    <w:rsid w:val="00D469DC"/>
    <w:rsid w:val="00D476D1"/>
    <w:rsid w:val="00D5051F"/>
    <w:rsid w:val="00D56D9C"/>
    <w:rsid w:val="00D5749B"/>
    <w:rsid w:val="00D70913"/>
    <w:rsid w:val="00D7109B"/>
    <w:rsid w:val="00D73006"/>
    <w:rsid w:val="00D75600"/>
    <w:rsid w:val="00D817AC"/>
    <w:rsid w:val="00D847ED"/>
    <w:rsid w:val="00D8657D"/>
    <w:rsid w:val="00D92841"/>
    <w:rsid w:val="00D9366E"/>
    <w:rsid w:val="00D93A7C"/>
    <w:rsid w:val="00DA10AC"/>
    <w:rsid w:val="00DA30A5"/>
    <w:rsid w:val="00DB220A"/>
    <w:rsid w:val="00DB36DF"/>
    <w:rsid w:val="00DC447F"/>
    <w:rsid w:val="00DC61E2"/>
    <w:rsid w:val="00DC652E"/>
    <w:rsid w:val="00DD1056"/>
    <w:rsid w:val="00DD71F5"/>
    <w:rsid w:val="00DE039F"/>
    <w:rsid w:val="00DE0C4B"/>
    <w:rsid w:val="00DF0E5C"/>
    <w:rsid w:val="00E020D1"/>
    <w:rsid w:val="00E05C35"/>
    <w:rsid w:val="00E06927"/>
    <w:rsid w:val="00E06ED5"/>
    <w:rsid w:val="00E07259"/>
    <w:rsid w:val="00E2566B"/>
    <w:rsid w:val="00E27E3E"/>
    <w:rsid w:val="00E27FF9"/>
    <w:rsid w:val="00E41A9F"/>
    <w:rsid w:val="00E45290"/>
    <w:rsid w:val="00E536B7"/>
    <w:rsid w:val="00E54561"/>
    <w:rsid w:val="00E56BE7"/>
    <w:rsid w:val="00E64FB2"/>
    <w:rsid w:val="00E7094C"/>
    <w:rsid w:val="00E77560"/>
    <w:rsid w:val="00E81BEF"/>
    <w:rsid w:val="00E87F09"/>
    <w:rsid w:val="00E9359E"/>
    <w:rsid w:val="00EA2982"/>
    <w:rsid w:val="00EA49B7"/>
    <w:rsid w:val="00EA7019"/>
    <w:rsid w:val="00EB3EBB"/>
    <w:rsid w:val="00EC1AE7"/>
    <w:rsid w:val="00EC29BA"/>
    <w:rsid w:val="00EC3868"/>
    <w:rsid w:val="00EC462E"/>
    <w:rsid w:val="00ED0D53"/>
    <w:rsid w:val="00ED1431"/>
    <w:rsid w:val="00ED1704"/>
    <w:rsid w:val="00ED49AA"/>
    <w:rsid w:val="00ED523F"/>
    <w:rsid w:val="00ED6750"/>
    <w:rsid w:val="00EE449D"/>
    <w:rsid w:val="00EE542A"/>
    <w:rsid w:val="00EF25D6"/>
    <w:rsid w:val="00EF351D"/>
    <w:rsid w:val="00EF6BA5"/>
    <w:rsid w:val="00EF73FA"/>
    <w:rsid w:val="00F04171"/>
    <w:rsid w:val="00F05873"/>
    <w:rsid w:val="00F13C35"/>
    <w:rsid w:val="00F20EF9"/>
    <w:rsid w:val="00F26E95"/>
    <w:rsid w:val="00F26EF9"/>
    <w:rsid w:val="00F31AA9"/>
    <w:rsid w:val="00F31B46"/>
    <w:rsid w:val="00F442C8"/>
    <w:rsid w:val="00F501EC"/>
    <w:rsid w:val="00F5030D"/>
    <w:rsid w:val="00F53701"/>
    <w:rsid w:val="00F56AFE"/>
    <w:rsid w:val="00F5775F"/>
    <w:rsid w:val="00F60AB6"/>
    <w:rsid w:val="00F6115C"/>
    <w:rsid w:val="00F711AB"/>
    <w:rsid w:val="00F74BC3"/>
    <w:rsid w:val="00F81C18"/>
    <w:rsid w:val="00F872BD"/>
    <w:rsid w:val="00F973C2"/>
    <w:rsid w:val="00F974E2"/>
    <w:rsid w:val="00FA253E"/>
    <w:rsid w:val="00FA3484"/>
    <w:rsid w:val="00FC0734"/>
    <w:rsid w:val="00FC5434"/>
    <w:rsid w:val="00FC7421"/>
    <w:rsid w:val="00FD2FDB"/>
    <w:rsid w:val="00FE1B88"/>
    <w:rsid w:val="00FE4443"/>
    <w:rsid w:val="00FF0299"/>
    <w:rsid w:val="00FF1741"/>
    <w:rsid w:val="00FF60DF"/>
    <w:rsid w:val="00FF7E98"/>
    <w:rsid w:val="090537EF"/>
    <w:rsid w:val="17BBE413"/>
    <w:rsid w:val="1A48BE15"/>
    <w:rsid w:val="26AABA62"/>
    <w:rsid w:val="2B80FC5C"/>
    <w:rsid w:val="2C899093"/>
    <w:rsid w:val="3B6BC791"/>
    <w:rsid w:val="4454CE0B"/>
    <w:rsid w:val="46AD4B48"/>
    <w:rsid w:val="50E09226"/>
    <w:rsid w:val="56F4247C"/>
    <w:rsid w:val="5D1707C0"/>
    <w:rsid w:val="5DE71B7D"/>
    <w:rsid w:val="5EC1E7E9"/>
    <w:rsid w:val="5F32D762"/>
    <w:rsid w:val="652DB694"/>
    <w:rsid w:val="67A62608"/>
    <w:rsid w:val="6A88B7B5"/>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DAEECF"/>
  <w15:chartTrackingRefBased/>
  <w15:docId w15:val="{71DE668D-0B64-4DB0-97CC-7F9C51619D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w:qFormat/>
    <w:rsid w:val="00E56BE7"/>
    <w:pPr>
      <w:spacing w:line="360" w:lineRule="auto"/>
      <w:jc w:val="both"/>
    </w:pPr>
    <w:rPr>
      <w:rFonts w:ascii="Arial" w:hAnsi="Arial" w:cs="Arial"/>
      <w:color w:val="000000" w:themeColor="text1"/>
      <w:lang w:val="en-US"/>
    </w:rPr>
  </w:style>
  <w:style w:type="paragraph" w:styleId="Heading1">
    <w:name w:val="heading 1"/>
    <w:basedOn w:val="Normal"/>
    <w:next w:val="Normal"/>
    <w:link w:val="Heading1Char"/>
    <w:uiPriority w:val="9"/>
    <w:qFormat/>
    <w:rsid w:val="00E56BE7"/>
    <w:pPr>
      <w:keepNext/>
      <w:keepLines/>
      <w:numPr>
        <w:numId w:val="2"/>
      </w:numPr>
      <w:spacing w:before="240" w:after="0"/>
      <w:outlineLvl w:val="0"/>
    </w:pPr>
    <w:rPr>
      <w:rFonts w:eastAsiaTheme="majorEastAsia"/>
      <w:b/>
      <w:sz w:val="32"/>
      <w:szCs w:val="32"/>
    </w:rPr>
  </w:style>
  <w:style w:type="paragraph" w:styleId="Heading2">
    <w:name w:val="heading 2"/>
    <w:basedOn w:val="Heading1"/>
    <w:next w:val="Heading1"/>
    <w:link w:val="Heading2Char"/>
    <w:uiPriority w:val="9"/>
    <w:unhideWhenUsed/>
    <w:qFormat/>
    <w:rsid w:val="00D847ED"/>
    <w:pPr>
      <w:numPr>
        <w:ilvl w:val="1"/>
      </w:numPr>
      <w:ind w:left="450"/>
      <w:outlineLvl w:val="1"/>
    </w:pPr>
    <w:rPr>
      <w:color w:val="333433"/>
      <w:sz w:val="28"/>
      <w:szCs w:val="28"/>
    </w:rPr>
  </w:style>
  <w:style w:type="paragraph" w:styleId="Heading3">
    <w:name w:val="heading 3"/>
    <w:basedOn w:val="Normal"/>
    <w:next w:val="Normal"/>
    <w:link w:val="Heading3Char"/>
    <w:uiPriority w:val="9"/>
    <w:unhideWhenUsed/>
    <w:qFormat/>
    <w:rsid w:val="009A4FA9"/>
    <w:pPr>
      <w:keepNext/>
      <w:keepLines/>
      <w:numPr>
        <w:ilvl w:val="2"/>
        <w:numId w:val="2"/>
      </w:numPr>
      <w:spacing w:before="40" w:after="0"/>
      <w:ind w:left="540"/>
      <w:outlineLvl w:val="2"/>
    </w:pPr>
    <w:rPr>
      <w:rFonts w:eastAsiaTheme="majorEastAsia"/>
      <w:b/>
      <w:sz w:val="24"/>
      <w:szCs w:val="24"/>
      <w:lang w:val="it-IT"/>
    </w:rPr>
  </w:style>
  <w:style w:type="paragraph" w:styleId="Heading4">
    <w:name w:val="heading 4"/>
    <w:basedOn w:val="Heading3"/>
    <w:next w:val="Normal"/>
    <w:link w:val="Heading4Char"/>
    <w:uiPriority w:val="9"/>
    <w:semiHidden/>
    <w:unhideWhenUsed/>
    <w:qFormat/>
    <w:rsid w:val="003B2CE0"/>
    <w:pPr>
      <w:outlineLvl w:val="3"/>
    </w:pPr>
    <w:rPr>
      <w:rFonts w:cstheme="majorBidi"/>
      <w:iCs/>
      <w:color w:val="BFBFBF" w:themeColor="background1" w:themeShade="BF"/>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6BE7"/>
    <w:rPr>
      <w:rFonts w:ascii="Arial" w:eastAsiaTheme="majorEastAsia" w:hAnsi="Arial" w:cs="Arial"/>
      <w:b/>
      <w:color w:val="000000" w:themeColor="text1"/>
      <w:sz w:val="32"/>
      <w:szCs w:val="32"/>
      <w:lang w:val="en-US"/>
    </w:rPr>
  </w:style>
  <w:style w:type="character" w:customStyle="1" w:styleId="Heading2Char">
    <w:name w:val="Heading 2 Char"/>
    <w:basedOn w:val="DefaultParagraphFont"/>
    <w:link w:val="Heading2"/>
    <w:uiPriority w:val="9"/>
    <w:rsid w:val="00D847ED"/>
    <w:rPr>
      <w:rFonts w:ascii="Arial" w:eastAsiaTheme="majorEastAsia" w:hAnsi="Arial" w:cs="Arial"/>
      <w:b/>
      <w:color w:val="333433"/>
      <w:sz w:val="28"/>
      <w:szCs w:val="28"/>
      <w:lang w:val="en-US"/>
    </w:rPr>
  </w:style>
  <w:style w:type="character" w:customStyle="1" w:styleId="Heading3Char">
    <w:name w:val="Heading 3 Char"/>
    <w:basedOn w:val="DefaultParagraphFont"/>
    <w:link w:val="Heading3"/>
    <w:uiPriority w:val="9"/>
    <w:rsid w:val="009A4FA9"/>
    <w:rPr>
      <w:rFonts w:ascii="Arial" w:eastAsiaTheme="majorEastAsia" w:hAnsi="Arial" w:cs="Arial"/>
      <w:b/>
      <w:color w:val="000000" w:themeColor="text1"/>
      <w:sz w:val="24"/>
      <w:szCs w:val="24"/>
      <w:lang w:val="it-IT"/>
    </w:rPr>
  </w:style>
  <w:style w:type="character" w:customStyle="1" w:styleId="Heading4Char">
    <w:name w:val="Heading 4 Char"/>
    <w:basedOn w:val="DefaultParagraphFont"/>
    <w:link w:val="Heading4"/>
    <w:uiPriority w:val="9"/>
    <w:semiHidden/>
    <w:rsid w:val="003B2CE0"/>
    <w:rPr>
      <w:rFonts w:ascii="Arial" w:eastAsiaTheme="majorEastAsia" w:hAnsi="Arial" w:cstheme="majorBidi"/>
      <w:b/>
      <w:iCs/>
      <w:color w:val="BFBFBF" w:themeColor="background1" w:themeShade="BF"/>
      <w:szCs w:val="24"/>
      <w:lang w:val="it-IT"/>
    </w:rPr>
  </w:style>
  <w:style w:type="paragraph" w:styleId="Title">
    <w:name w:val="Title"/>
    <w:aliases w:val="Cover Title"/>
    <w:basedOn w:val="Normal"/>
    <w:next w:val="Normal"/>
    <w:link w:val="TitleChar"/>
    <w:uiPriority w:val="10"/>
    <w:qFormat/>
    <w:rsid w:val="003B2CE0"/>
    <w:pPr>
      <w:spacing w:line="240" w:lineRule="auto"/>
    </w:pPr>
    <w:rPr>
      <w:b/>
      <w:color w:val="FFFFFF" w:themeColor="background1"/>
      <w:sz w:val="110"/>
      <w:szCs w:val="110"/>
    </w:rPr>
  </w:style>
  <w:style w:type="character" w:customStyle="1" w:styleId="TitleChar">
    <w:name w:val="Title Char"/>
    <w:aliases w:val="Cover Title Char"/>
    <w:basedOn w:val="DefaultParagraphFont"/>
    <w:link w:val="Title"/>
    <w:uiPriority w:val="10"/>
    <w:rsid w:val="003B2CE0"/>
    <w:rPr>
      <w:rFonts w:ascii="Arial" w:hAnsi="Arial" w:cs="Arial"/>
      <w:b/>
      <w:color w:val="FFFFFF" w:themeColor="background1"/>
      <w:sz w:val="110"/>
      <w:szCs w:val="110"/>
    </w:rPr>
  </w:style>
  <w:style w:type="paragraph" w:styleId="Footer">
    <w:name w:val="footer"/>
    <w:basedOn w:val="Normal"/>
    <w:link w:val="FooterChar"/>
    <w:uiPriority w:val="99"/>
    <w:unhideWhenUsed/>
    <w:rsid w:val="003B2CE0"/>
    <w:pPr>
      <w:tabs>
        <w:tab w:val="right" w:pos="9026"/>
      </w:tabs>
      <w:spacing w:after="0" w:line="240" w:lineRule="auto"/>
    </w:pPr>
    <w:rPr>
      <w:sz w:val="18"/>
      <w:szCs w:val="18"/>
    </w:rPr>
  </w:style>
  <w:style w:type="character" w:customStyle="1" w:styleId="FooterChar">
    <w:name w:val="Footer Char"/>
    <w:basedOn w:val="DefaultParagraphFont"/>
    <w:link w:val="Footer"/>
    <w:uiPriority w:val="99"/>
    <w:rsid w:val="003B2CE0"/>
    <w:rPr>
      <w:rFonts w:ascii="Arial" w:hAnsi="Arial" w:cs="Arial"/>
      <w:color w:val="323333"/>
      <w:sz w:val="18"/>
      <w:szCs w:val="18"/>
    </w:rPr>
  </w:style>
  <w:style w:type="paragraph" w:styleId="ListParagraph">
    <w:name w:val="List Paragraph"/>
    <w:aliases w:val="Bullet list"/>
    <w:basedOn w:val="Normal"/>
    <w:link w:val="ListParagraphChar"/>
    <w:uiPriority w:val="34"/>
    <w:qFormat/>
    <w:rsid w:val="00BD41A9"/>
    <w:pPr>
      <w:numPr>
        <w:numId w:val="1"/>
      </w:numPr>
      <w:spacing w:after="120"/>
      <w:ind w:left="1080"/>
    </w:pPr>
    <w:rPr>
      <w:szCs w:val="24"/>
      <w:lang w:val="en-GB"/>
    </w:rPr>
  </w:style>
  <w:style w:type="character" w:customStyle="1" w:styleId="ListParagraphChar">
    <w:name w:val="List Paragraph Char"/>
    <w:aliases w:val="Bullet list Char"/>
    <w:basedOn w:val="DefaultParagraphFont"/>
    <w:link w:val="ListParagraph"/>
    <w:uiPriority w:val="34"/>
    <w:rsid w:val="00BD41A9"/>
    <w:rPr>
      <w:rFonts w:ascii="Arial" w:hAnsi="Arial" w:cs="Arial"/>
      <w:color w:val="000000" w:themeColor="text1"/>
      <w:szCs w:val="24"/>
    </w:rPr>
  </w:style>
  <w:style w:type="character" w:styleId="Strong">
    <w:name w:val="Strong"/>
    <w:aliases w:val="Title - no anchored"/>
    <w:basedOn w:val="DefaultParagraphFont"/>
    <w:uiPriority w:val="22"/>
    <w:qFormat/>
    <w:rsid w:val="003B2CE0"/>
    <w:rPr>
      <w:rFonts w:ascii="Arial" w:hAnsi="Arial"/>
      <w:color w:val="323333"/>
    </w:rPr>
  </w:style>
  <w:style w:type="paragraph" w:styleId="BalloonText">
    <w:name w:val="Balloon Text"/>
    <w:basedOn w:val="Normal"/>
    <w:link w:val="BalloonTextChar"/>
    <w:uiPriority w:val="99"/>
    <w:semiHidden/>
    <w:unhideWhenUsed/>
    <w:rsid w:val="00520A9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20A9A"/>
    <w:rPr>
      <w:rFonts w:ascii="Segoe UI" w:hAnsi="Segoe UI" w:cs="Segoe UI"/>
      <w:color w:val="323333"/>
      <w:sz w:val="18"/>
      <w:szCs w:val="18"/>
    </w:rPr>
  </w:style>
  <w:style w:type="table" w:styleId="TableGrid">
    <w:name w:val="Table Grid"/>
    <w:basedOn w:val="TableNormal"/>
    <w:uiPriority w:val="39"/>
    <w:rsid w:val="00EF35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Wpetroleum">
    <w:name w:val="LW petroleum"/>
    <w:basedOn w:val="TableNormal"/>
    <w:uiPriority w:val="99"/>
    <w:rsid w:val="0004687A"/>
    <w:pPr>
      <w:spacing w:after="0" w:line="240" w:lineRule="auto"/>
    </w:pPr>
    <w:rPr>
      <w:rFonts w:ascii="Arial" w:hAnsi="Arial" w:cs="Times New Roman (Body C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3E8EC"/>
    </w:tcPr>
    <w:tblStylePr w:type="firstRow">
      <w:rPr>
        <w:rFonts w:ascii="Arial" w:hAnsi="Arial"/>
        <w:b/>
        <w:sz w:val="24"/>
      </w:rPr>
      <w:tblPr/>
      <w:tcPr>
        <w:shd w:val="clear" w:color="auto" w:fill="66BFCC"/>
      </w:tcPr>
    </w:tblStylePr>
    <w:tblStylePr w:type="lastRow">
      <w:rPr>
        <w:rFonts w:ascii="Arial" w:hAnsi="Arial"/>
        <w:color w:val="000000" w:themeColor="text1"/>
        <w:sz w:val="20"/>
      </w:rPr>
    </w:tblStylePr>
    <w:tblStylePr w:type="firstCol">
      <w:rPr>
        <w:rFonts w:ascii="Arial" w:hAnsi="Arial"/>
        <w:sz w:val="20"/>
      </w:rPr>
    </w:tblStylePr>
    <w:tblStylePr w:type="lastCol">
      <w:rPr>
        <w:rFonts w:ascii="Arial" w:hAnsi="Arial"/>
        <w:sz w:val="20"/>
      </w:rPr>
      <w:tblPr/>
      <w:tcPr>
        <w:shd w:val="clear" w:color="auto" w:fill="D3E8EC"/>
      </w:tcPr>
    </w:tblStylePr>
    <w:tblStylePr w:type="band1Vert">
      <w:rPr>
        <w:rFonts w:ascii="Arial" w:hAnsi="Arial"/>
        <w:sz w:val="20"/>
      </w:rPr>
      <w:tblPr/>
      <w:tcPr>
        <w:shd w:val="clear" w:color="auto" w:fill="D3E8EC"/>
      </w:tcPr>
    </w:tblStylePr>
    <w:tblStylePr w:type="band2Vert">
      <w:rPr>
        <w:rFonts w:ascii="Arial" w:hAnsi="Arial"/>
        <w:sz w:val="20"/>
      </w:rPr>
      <w:tblPr/>
      <w:tcPr>
        <w:shd w:val="clear" w:color="auto" w:fill="EAF4F6"/>
      </w:tcPr>
    </w:tblStylePr>
    <w:tblStylePr w:type="band1Horz">
      <w:rPr>
        <w:rFonts w:ascii="Arial" w:hAnsi="Arial"/>
        <w:sz w:val="20"/>
      </w:rPr>
      <w:tblPr/>
      <w:tcPr>
        <w:shd w:val="clear" w:color="auto" w:fill="EAF4F6"/>
      </w:tcPr>
    </w:tblStylePr>
    <w:tblStylePr w:type="band2Horz">
      <w:rPr>
        <w:rFonts w:ascii="Arial" w:hAnsi="Arial"/>
        <w:sz w:val="20"/>
      </w:rPr>
      <w:tblPr/>
      <w:tcPr>
        <w:shd w:val="clear" w:color="auto" w:fill="D3E8EC"/>
      </w:tcPr>
    </w:tblStylePr>
    <w:tblStylePr w:type="neCell">
      <w:rPr>
        <w:rFonts w:ascii="Arial" w:hAnsi="Arial"/>
        <w:sz w:val="20"/>
      </w:rPr>
    </w:tblStylePr>
    <w:tblStylePr w:type="nwCell">
      <w:rPr>
        <w:rFonts w:ascii="Arial" w:hAnsi="Arial"/>
        <w:sz w:val="20"/>
      </w:rPr>
    </w:tblStylePr>
    <w:tblStylePr w:type="seCell">
      <w:rPr>
        <w:rFonts w:ascii="Arial" w:hAnsi="Arial"/>
        <w:sz w:val="20"/>
      </w:rPr>
    </w:tblStylePr>
    <w:tblStylePr w:type="swCell">
      <w:rPr>
        <w:rFonts w:ascii="Arial" w:hAnsi="Arial"/>
        <w:sz w:val="20"/>
      </w:rPr>
      <w:tblPr/>
      <w:tcPr>
        <w:shd w:val="clear" w:color="auto" w:fill="EAF4F6"/>
      </w:tcPr>
    </w:tblStylePr>
  </w:style>
  <w:style w:type="character" w:styleId="Hyperlink">
    <w:name w:val="Hyperlink"/>
    <w:basedOn w:val="DefaultParagraphFont"/>
    <w:uiPriority w:val="99"/>
    <w:unhideWhenUsed/>
    <w:rsid w:val="003B2CE0"/>
    <w:rPr>
      <w:rFonts w:ascii="Arial" w:hAnsi="Arial"/>
      <w:color w:val="0563C1" w:themeColor="hyperlink"/>
      <w:u w:val="single"/>
    </w:rPr>
  </w:style>
  <w:style w:type="paragraph" w:styleId="IntenseQuote">
    <w:name w:val="Intense Quote"/>
    <w:basedOn w:val="Normal"/>
    <w:next w:val="Normal"/>
    <w:link w:val="IntenseQuoteChar"/>
    <w:uiPriority w:val="30"/>
    <w:rsid w:val="003B2CE0"/>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B2CE0"/>
    <w:rPr>
      <w:rFonts w:ascii="Museo Sans 500" w:hAnsi="Museo Sans 500"/>
      <w:i/>
      <w:iCs/>
      <w:color w:val="4472C4" w:themeColor="accent1"/>
    </w:rPr>
  </w:style>
  <w:style w:type="table" w:styleId="GridTable2">
    <w:name w:val="Grid Table 2"/>
    <w:aliases w:val="Style LW dark"/>
    <w:basedOn w:val="TableNormal"/>
    <w:uiPriority w:val="47"/>
    <w:rsid w:val="002121DF"/>
    <w:pPr>
      <w:spacing w:after="0" w:line="240" w:lineRule="auto"/>
    </w:pPr>
    <w:rPr>
      <w:rFonts w:ascii="Arial" w:hAnsi="Arial"/>
      <w:color w:val="000000" w:themeColor="text1"/>
      <w:sz w:val="20"/>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shd w:val="clear" w:color="auto" w:fill="F2F2F2" w:themeFill="background1" w:themeFillShade="F2"/>
    </w:tc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
    <w:name w:val="Grid Table 4"/>
    <w:aliases w:val="LW dark style 1"/>
    <w:basedOn w:val="TableNormal"/>
    <w:uiPriority w:val="49"/>
    <w:rsid w:val="00F31B46"/>
    <w:pPr>
      <w:spacing w:after="0" w:line="240" w:lineRule="auto"/>
    </w:pPr>
    <w:rPr>
      <w:rFonts w:ascii="Arial" w:hAnsi="Arial" w:cs="Times New Roman (Body CS)"/>
      <w:color w:val="262626" w:themeColor="text1" w:themeTint="D9"/>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7E7E7"/>
    </w:tcPr>
    <w:tblStylePr w:type="firstRow">
      <w:rPr>
        <w:rFonts w:ascii="Arial" w:hAnsi="Arial"/>
        <w:b w:val="0"/>
        <w:bCs/>
        <w:i w:val="0"/>
        <w:caps w:val="0"/>
        <w:smallCaps w:val="0"/>
        <w:strike w:val="0"/>
        <w:dstrike w:val="0"/>
        <w:vanish w:val="0"/>
        <w:color w:val="FFFFFF" w:themeColor="background1"/>
        <w:sz w:val="22"/>
        <w:u w:val="none"/>
        <w:vertAlign w:val="baseline"/>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
    <w:name w:val="Grid Table 6 Colorful"/>
    <w:aliases w:val="Style LW dark grey 2"/>
    <w:basedOn w:val="TableNormal"/>
    <w:uiPriority w:val="51"/>
    <w:rsid w:val="002C7732"/>
    <w:pPr>
      <w:spacing w:after="0" w:line="240" w:lineRule="auto"/>
    </w:pPr>
    <w:rPr>
      <w:rFonts w:ascii="Arial" w:hAnsi="Arial"/>
      <w:color w:val="000000" w:themeColor="text1"/>
      <w:sz w:val="20"/>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blStylePr w:type="firstRow">
      <w:rPr>
        <w:rFonts w:ascii="Arial" w:hAnsi="Arial"/>
        <w:b/>
        <w:bCs/>
        <w:sz w:val="22"/>
      </w:rPr>
      <w:tblPr/>
      <w:tcPr>
        <w:tcBorders>
          <w:bottom w:val="single" w:sz="24" w:space="0" w:color="000000" w:themeColor="text1"/>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eader">
    <w:name w:val="header"/>
    <w:basedOn w:val="Normal"/>
    <w:link w:val="HeaderChar"/>
    <w:uiPriority w:val="99"/>
    <w:unhideWhenUsed/>
    <w:rsid w:val="00F31B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F31B46"/>
    <w:rPr>
      <w:rFonts w:ascii="Museo Sans 500" w:hAnsi="Museo Sans 500"/>
      <w:color w:val="323333"/>
    </w:rPr>
  </w:style>
  <w:style w:type="table" w:customStyle="1" w:styleId="LWpetroleum1">
    <w:name w:val="LW petroleum 1"/>
    <w:basedOn w:val="TableNormal"/>
    <w:uiPriority w:val="99"/>
    <w:rsid w:val="000E37C4"/>
    <w:pPr>
      <w:spacing w:after="0" w:line="240" w:lineRule="auto"/>
    </w:pPr>
    <w:rPr>
      <w:rFonts w:ascii="Arial" w:hAnsi="Arial"/>
    </w:rPr>
    <w:tblPr/>
    <w:tcPr>
      <w:shd w:val="clear" w:color="auto" w:fill="EAF4F6"/>
    </w:tcPr>
    <w:tblStylePr w:type="firstRow">
      <w:rPr>
        <w:rFonts w:ascii="Arial" w:hAnsi="Arial"/>
        <w:b/>
        <w:i w:val="0"/>
        <w:caps w:val="0"/>
        <w:smallCaps w:val="0"/>
        <w:strike w:val="0"/>
        <w:dstrike w:val="0"/>
        <w:vanish w:val="0"/>
        <w:color w:val="FFFFFF" w:themeColor="background1"/>
        <w:sz w:val="22"/>
        <w:vertAlign w:val="baseline"/>
      </w:rPr>
      <w:tblPr/>
      <w:tcPr>
        <w:shd w:val="clear" w:color="auto" w:fill="66BFCC"/>
      </w:tcPr>
    </w:tblStylePr>
  </w:style>
  <w:style w:type="paragraph" w:styleId="TOC1">
    <w:name w:val="toc 1"/>
    <w:basedOn w:val="Normal"/>
    <w:next w:val="Normal"/>
    <w:autoRedefine/>
    <w:uiPriority w:val="39"/>
    <w:unhideWhenUsed/>
    <w:qFormat/>
    <w:rsid w:val="006E442F"/>
    <w:pPr>
      <w:spacing w:after="100"/>
    </w:pPr>
    <w:rPr>
      <w:b/>
      <w:color w:val="333333"/>
      <w:sz w:val="28"/>
    </w:rPr>
  </w:style>
  <w:style w:type="paragraph" w:styleId="TOC2">
    <w:name w:val="toc 2"/>
    <w:basedOn w:val="Normal"/>
    <w:next w:val="Normal"/>
    <w:autoRedefine/>
    <w:uiPriority w:val="39"/>
    <w:unhideWhenUsed/>
    <w:rsid w:val="005529D6"/>
    <w:pPr>
      <w:spacing w:after="100"/>
      <w:ind w:left="220"/>
    </w:pPr>
    <w:rPr>
      <w:sz w:val="24"/>
    </w:rPr>
  </w:style>
  <w:style w:type="paragraph" w:styleId="TOC3">
    <w:name w:val="toc 3"/>
    <w:basedOn w:val="Normal"/>
    <w:next w:val="Normal"/>
    <w:autoRedefine/>
    <w:uiPriority w:val="39"/>
    <w:unhideWhenUsed/>
    <w:rsid w:val="00BF7BF9"/>
    <w:pPr>
      <w:spacing w:after="100"/>
      <w:ind w:left="440"/>
    </w:pPr>
  </w:style>
  <w:style w:type="paragraph" w:customStyle="1" w:styleId="Contentsheader">
    <w:name w:val="Contents header"/>
    <w:basedOn w:val="Normal"/>
    <w:link w:val="ContentsheaderChar"/>
    <w:qFormat/>
    <w:rsid w:val="00403BEA"/>
    <w:rPr>
      <w:b/>
      <w:bCs/>
      <w:color w:val="333433"/>
      <w:sz w:val="28"/>
      <w:szCs w:val="28"/>
    </w:rPr>
  </w:style>
  <w:style w:type="character" w:customStyle="1" w:styleId="ContentsheaderChar">
    <w:name w:val="Contents header Char"/>
    <w:basedOn w:val="DefaultParagraphFont"/>
    <w:link w:val="Contentsheader"/>
    <w:rsid w:val="00403BEA"/>
    <w:rPr>
      <w:rFonts w:ascii="Arial" w:hAnsi="Arial" w:cs="Arial"/>
      <w:b/>
      <w:bCs/>
      <w:color w:val="333433"/>
      <w:sz w:val="28"/>
      <w:szCs w:val="28"/>
      <w:lang w:val="en-US"/>
    </w:rPr>
  </w:style>
  <w:style w:type="paragraph" w:customStyle="1" w:styleId="TableHeader">
    <w:name w:val="Table Header"/>
    <w:basedOn w:val="Normal"/>
    <w:link w:val="TableHeaderChar"/>
    <w:qFormat/>
    <w:rsid w:val="00E56BE7"/>
    <w:pPr>
      <w:spacing w:after="0"/>
      <w:jc w:val="left"/>
    </w:pPr>
    <w:rPr>
      <w:b/>
      <w:bCs/>
      <w:color w:val="FFFFFF" w:themeColor="background1"/>
      <w:sz w:val="24"/>
      <w:szCs w:val="24"/>
    </w:rPr>
  </w:style>
  <w:style w:type="character" w:customStyle="1" w:styleId="TableHeaderChar">
    <w:name w:val="Table Header Char"/>
    <w:basedOn w:val="DefaultParagraphFont"/>
    <w:link w:val="TableHeader"/>
    <w:rsid w:val="00E56BE7"/>
    <w:rPr>
      <w:rFonts w:ascii="Arial" w:hAnsi="Arial" w:cs="Arial"/>
      <w:b/>
      <w:bCs/>
      <w:color w:val="FFFFFF" w:themeColor="background1"/>
      <w:sz w:val="24"/>
      <w:szCs w:val="24"/>
      <w:lang w:val="en-US"/>
    </w:rPr>
  </w:style>
  <w:style w:type="paragraph" w:styleId="Caption">
    <w:name w:val="caption"/>
    <w:basedOn w:val="Normal"/>
    <w:next w:val="Normal"/>
    <w:uiPriority w:val="35"/>
    <w:unhideWhenUsed/>
    <w:qFormat/>
    <w:rsid w:val="00B07894"/>
    <w:pPr>
      <w:keepNext/>
      <w:spacing w:after="240" w:line="240" w:lineRule="auto"/>
      <w:jc w:val="center"/>
    </w:pPr>
    <w:rPr>
      <w:color w:val="333433"/>
      <w:sz w:val="18"/>
      <w:szCs w:val="18"/>
    </w:rPr>
  </w:style>
  <w:style w:type="paragraph" w:styleId="TableofFigures">
    <w:name w:val="table of figures"/>
    <w:basedOn w:val="Normal"/>
    <w:next w:val="Normal"/>
    <w:uiPriority w:val="99"/>
    <w:unhideWhenUsed/>
    <w:rsid w:val="00D7109B"/>
    <w:pPr>
      <w:spacing w:after="0"/>
    </w:pPr>
  </w:style>
  <w:style w:type="paragraph" w:customStyle="1" w:styleId="Listoftablesheader">
    <w:name w:val="List of tables header"/>
    <w:basedOn w:val="Heading1"/>
    <w:link w:val="ListoftablesheaderChar"/>
    <w:rsid w:val="00D7109B"/>
    <w:pPr>
      <w:numPr>
        <w:numId w:val="0"/>
      </w:numPr>
      <w:ind w:left="360" w:hanging="360"/>
    </w:pPr>
    <w:rPr>
      <w:noProof/>
      <w:color w:val="333433"/>
    </w:rPr>
  </w:style>
  <w:style w:type="character" w:customStyle="1" w:styleId="ListoftablesheaderChar">
    <w:name w:val="List of tables header Char"/>
    <w:basedOn w:val="Heading1Char"/>
    <w:link w:val="Listoftablesheader"/>
    <w:rsid w:val="00D7109B"/>
    <w:rPr>
      <w:rFonts w:ascii="Arial" w:eastAsiaTheme="majorEastAsia" w:hAnsi="Arial" w:cs="Arial"/>
      <w:b/>
      <w:noProof/>
      <w:color w:val="333433"/>
      <w:sz w:val="32"/>
      <w:szCs w:val="32"/>
      <w:lang w:val="en-US"/>
    </w:rPr>
  </w:style>
  <w:style w:type="paragraph" w:customStyle="1" w:styleId="Sub-bulletlist">
    <w:name w:val="Sub-bullet list"/>
    <w:basedOn w:val="ListParagraph"/>
    <w:link w:val="Sub-bulletlistChar"/>
    <w:qFormat/>
    <w:rsid w:val="00504836"/>
    <w:pPr>
      <w:numPr>
        <w:ilvl w:val="1"/>
        <w:numId w:val="5"/>
      </w:numPr>
      <w:ind w:left="1440"/>
    </w:pPr>
  </w:style>
  <w:style w:type="character" w:customStyle="1" w:styleId="Sub-bulletlistChar">
    <w:name w:val="Sub-bullet list Char"/>
    <w:basedOn w:val="ListParagraphChar"/>
    <w:link w:val="Sub-bulletlist"/>
    <w:rsid w:val="00504836"/>
    <w:rPr>
      <w:rFonts w:ascii="Arial" w:hAnsi="Arial" w:cs="Arial"/>
      <w:color w:val="000000" w:themeColor="text1"/>
      <w:szCs w:val="24"/>
    </w:rPr>
  </w:style>
  <w:style w:type="paragraph" w:customStyle="1" w:styleId="Listitems">
    <w:name w:val="List items"/>
    <w:basedOn w:val="ListParagraph"/>
    <w:link w:val="ListitemsChar"/>
    <w:qFormat/>
    <w:rsid w:val="00D7109B"/>
    <w:pPr>
      <w:numPr>
        <w:numId w:val="17"/>
      </w:numPr>
    </w:pPr>
  </w:style>
  <w:style w:type="character" w:customStyle="1" w:styleId="ListitemsChar">
    <w:name w:val="List items Char"/>
    <w:basedOn w:val="ListParagraphChar"/>
    <w:link w:val="Listitems"/>
    <w:rsid w:val="00D7109B"/>
    <w:rPr>
      <w:rFonts w:ascii="Arial" w:hAnsi="Arial" w:cs="Arial"/>
      <w:color w:val="000000" w:themeColor="text1"/>
      <w:szCs w:val="24"/>
    </w:rPr>
  </w:style>
  <w:style w:type="paragraph" w:customStyle="1" w:styleId="Listoptions">
    <w:name w:val="List options"/>
    <w:basedOn w:val="Listitems"/>
    <w:link w:val="ListoptionsChar"/>
    <w:qFormat/>
    <w:rsid w:val="00D7109B"/>
    <w:pPr>
      <w:numPr>
        <w:numId w:val="4"/>
      </w:numPr>
    </w:pPr>
  </w:style>
  <w:style w:type="character" w:customStyle="1" w:styleId="ListoptionsChar">
    <w:name w:val="List options Char"/>
    <w:basedOn w:val="ListitemsChar"/>
    <w:link w:val="Listoptions"/>
    <w:rsid w:val="00D7109B"/>
    <w:rPr>
      <w:rFonts w:ascii="Arial" w:hAnsi="Arial" w:cs="Arial"/>
      <w:color w:val="000000" w:themeColor="text1"/>
      <w:szCs w:val="24"/>
    </w:rPr>
  </w:style>
  <w:style w:type="paragraph" w:customStyle="1" w:styleId="Revisioncharttext">
    <w:name w:val="Revision chart text"/>
    <w:basedOn w:val="Normal"/>
    <w:link w:val="RevisioncharttextChar"/>
    <w:qFormat/>
    <w:rsid w:val="00E05C35"/>
    <w:pPr>
      <w:spacing w:after="0"/>
      <w:jc w:val="left"/>
      <w:textAlignment w:val="bottom"/>
    </w:pPr>
    <w:rPr>
      <w:rFonts w:eastAsia="Times New Roman"/>
      <w:color w:val="000000"/>
      <w:kern w:val="24"/>
      <w:sz w:val="20"/>
      <w:szCs w:val="20"/>
      <w:lang w:eastAsia="zh-CN"/>
    </w:rPr>
  </w:style>
  <w:style w:type="character" w:customStyle="1" w:styleId="RevisioncharttextChar">
    <w:name w:val="Revision chart text Char"/>
    <w:basedOn w:val="DefaultParagraphFont"/>
    <w:link w:val="Revisioncharttext"/>
    <w:rsid w:val="00E05C35"/>
    <w:rPr>
      <w:rFonts w:ascii="Arial" w:eastAsia="Times New Roman" w:hAnsi="Arial" w:cs="Arial"/>
      <w:color w:val="000000"/>
      <w:kern w:val="24"/>
      <w:sz w:val="20"/>
      <w:szCs w:val="20"/>
      <w:lang w:val="en-US" w:eastAsia="zh-CN"/>
    </w:rPr>
  </w:style>
  <w:style w:type="character" w:styleId="CommentReference">
    <w:name w:val="annotation reference"/>
    <w:basedOn w:val="DefaultParagraphFont"/>
    <w:uiPriority w:val="99"/>
    <w:semiHidden/>
    <w:unhideWhenUsed/>
    <w:rsid w:val="00D92841"/>
    <w:rPr>
      <w:sz w:val="16"/>
      <w:szCs w:val="16"/>
    </w:rPr>
  </w:style>
  <w:style w:type="paragraph" w:styleId="CommentText">
    <w:name w:val="annotation text"/>
    <w:basedOn w:val="Normal"/>
    <w:link w:val="CommentTextChar"/>
    <w:uiPriority w:val="99"/>
    <w:semiHidden/>
    <w:unhideWhenUsed/>
    <w:rsid w:val="00D92841"/>
    <w:pPr>
      <w:spacing w:line="240" w:lineRule="auto"/>
    </w:pPr>
    <w:rPr>
      <w:sz w:val="20"/>
      <w:szCs w:val="20"/>
    </w:rPr>
  </w:style>
  <w:style w:type="character" w:customStyle="1" w:styleId="CommentTextChar">
    <w:name w:val="Comment Text Char"/>
    <w:basedOn w:val="DefaultParagraphFont"/>
    <w:link w:val="CommentText"/>
    <w:uiPriority w:val="99"/>
    <w:semiHidden/>
    <w:rsid w:val="00D92841"/>
    <w:rPr>
      <w:rFonts w:ascii="Arial" w:hAnsi="Arial" w:cs="Arial"/>
      <w:color w:val="000000" w:themeColor="text1"/>
      <w:sz w:val="20"/>
      <w:szCs w:val="20"/>
      <w:lang w:val="en-US"/>
    </w:rPr>
  </w:style>
  <w:style w:type="paragraph" w:styleId="CommentSubject">
    <w:name w:val="annotation subject"/>
    <w:basedOn w:val="CommentText"/>
    <w:next w:val="CommentText"/>
    <w:link w:val="CommentSubjectChar"/>
    <w:uiPriority w:val="99"/>
    <w:semiHidden/>
    <w:unhideWhenUsed/>
    <w:rsid w:val="00D92841"/>
    <w:rPr>
      <w:b/>
      <w:bCs/>
    </w:rPr>
  </w:style>
  <w:style w:type="character" w:customStyle="1" w:styleId="CommentSubjectChar">
    <w:name w:val="Comment Subject Char"/>
    <w:basedOn w:val="CommentTextChar"/>
    <w:link w:val="CommentSubject"/>
    <w:uiPriority w:val="99"/>
    <w:semiHidden/>
    <w:rsid w:val="00D92841"/>
    <w:rPr>
      <w:rFonts w:ascii="Arial" w:hAnsi="Arial" w:cs="Arial"/>
      <w:b/>
      <w:bCs/>
      <w:color w:val="000000" w:themeColor="text1"/>
      <w:sz w:val="20"/>
      <w:szCs w:val="20"/>
      <w:lang w:val="en-US"/>
    </w:rPr>
  </w:style>
  <w:style w:type="character" w:styleId="PlaceholderText">
    <w:name w:val="Placeholder Text"/>
    <w:basedOn w:val="DefaultParagraphFont"/>
    <w:uiPriority w:val="99"/>
    <w:semiHidden/>
    <w:rsid w:val="00632602"/>
    <w:rPr>
      <w:color w:val="808080"/>
    </w:rPr>
  </w:style>
  <w:style w:type="paragraph" w:styleId="Revision">
    <w:name w:val="Revision"/>
    <w:hidden/>
    <w:uiPriority w:val="99"/>
    <w:semiHidden/>
    <w:rsid w:val="00F442C8"/>
    <w:pPr>
      <w:spacing w:after="0" w:line="240" w:lineRule="auto"/>
    </w:pPr>
    <w:rPr>
      <w:rFonts w:ascii="Arial" w:hAnsi="Arial" w:cs="Arial"/>
      <w:color w:val="000000" w:themeColor="text1"/>
      <w:lang w:val="en-US"/>
    </w:rPr>
  </w:style>
  <w:style w:type="character" w:customStyle="1" w:styleId="normaltextrun">
    <w:name w:val="normaltextrun"/>
    <w:basedOn w:val="DefaultParagraphFont"/>
    <w:rsid w:val="006E442F"/>
  </w:style>
  <w:style w:type="character" w:customStyle="1" w:styleId="eop">
    <w:name w:val="eop"/>
    <w:basedOn w:val="DefaultParagraphFont"/>
    <w:rsid w:val="006E442F"/>
  </w:style>
  <w:style w:type="character" w:customStyle="1" w:styleId="FootnoteTextChar">
    <w:name w:val="Footnote Text Char"/>
    <w:basedOn w:val="DefaultParagraphFont"/>
    <w:link w:val="FootnoteText"/>
    <w:uiPriority w:val="99"/>
    <w:semiHidden/>
    <w:rsid w:val="006E442F"/>
    <w:rPr>
      <w:rFonts w:ascii="Arial" w:hAnsi="Arial" w:cs="Arial"/>
      <w:color w:val="000000" w:themeColor="text1"/>
      <w:sz w:val="20"/>
      <w:szCs w:val="20"/>
      <w:lang w:val="en-US"/>
    </w:rPr>
  </w:style>
  <w:style w:type="paragraph" w:styleId="FootnoteText">
    <w:name w:val="footnote text"/>
    <w:basedOn w:val="Normal"/>
    <w:link w:val="FootnoteTextChar"/>
    <w:uiPriority w:val="99"/>
    <w:semiHidden/>
    <w:unhideWhenUsed/>
    <w:rsid w:val="006E442F"/>
    <w:pPr>
      <w:spacing w:after="0" w:line="240" w:lineRule="auto"/>
    </w:pPr>
    <w:rPr>
      <w:sz w:val="20"/>
      <w:szCs w:val="20"/>
    </w:rPr>
  </w:style>
  <w:style w:type="paragraph" w:customStyle="1" w:styleId="Footnotes">
    <w:name w:val="Footnotes"/>
    <w:basedOn w:val="Normal"/>
    <w:link w:val="FootnotesChar"/>
    <w:qFormat/>
    <w:rsid w:val="006E442F"/>
    <w:pPr>
      <w:spacing w:line="276" w:lineRule="auto"/>
      <w:jc w:val="left"/>
    </w:pPr>
    <w:rPr>
      <w:sz w:val="20"/>
      <w:szCs w:val="20"/>
    </w:rPr>
  </w:style>
  <w:style w:type="character" w:customStyle="1" w:styleId="FootnotesChar">
    <w:name w:val="Footnotes Char"/>
    <w:basedOn w:val="DefaultParagraphFont"/>
    <w:link w:val="Footnotes"/>
    <w:rsid w:val="006E442F"/>
    <w:rPr>
      <w:rFonts w:ascii="Arial" w:hAnsi="Arial" w:cs="Arial"/>
      <w:color w:val="000000" w:themeColor="text1"/>
      <w:sz w:val="20"/>
      <w:szCs w:val="20"/>
      <w:lang w:val="en-US"/>
    </w:rPr>
  </w:style>
  <w:style w:type="paragraph" w:styleId="NoSpacing">
    <w:name w:val="No Spacing"/>
    <w:uiPriority w:val="1"/>
    <w:qFormat/>
    <w:rsid w:val="006E442F"/>
    <w:pPr>
      <w:spacing w:after="0" w:line="240" w:lineRule="auto"/>
    </w:pPr>
    <w:rPr>
      <w:rFonts w:ascii="Arial" w:eastAsia="Arial" w:hAnsi="Arial" w:cs="Arial"/>
      <w:color w:val="000000"/>
      <w:szCs w:val="20"/>
      <w:lang w:val="da-DK"/>
    </w:rPr>
  </w:style>
  <w:style w:type="paragraph" w:customStyle="1" w:styleId="Default">
    <w:name w:val="Default"/>
    <w:rsid w:val="002D7946"/>
    <w:pPr>
      <w:autoSpaceDE w:val="0"/>
      <w:autoSpaceDN w:val="0"/>
      <w:adjustRightInd w:val="0"/>
      <w:spacing w:after="0" w:line="240" w:lineRule="auto"/>
    </w:pPr>
    <w:rPr>
      <w:rFonts w:ascii="Arial" w:eastAsiaTheme="minorEastAsia" w:hAnsi="Arial" w:cs="Arial"/>
      <w:color w:val="000000"/>
      <w:sz w:val="24"/>
      <w:szCs w:val="24"/>
      <w:lang w:val="en-US"/>
    </w:rPr>
  </w:style>
  <w:style w:type="paragraph" w:customStyle="1" w:styleId="Notesbox">
    <w:name w:val="Notes box"/>
    <w:basedOn w:val="Normal"/>
    <w:link w:val="NotesboxChar"/>
    <w:autoRedefine/>
    <w:qFormat/>
    <w:rsid w:val="00FC7421"/>
    <w:pPr>
      <w:framePr w:w="8145" w:wrap="around" w:vAnchor="text" w:hAnchor="page" w:x="2248" w:y="422"/>
      <w:pBdr>
        <w:top w:val="dashed" w:sz="8" w:space="2" w:color="F59440"/>
        <w:left w:val="dashed" w:sz="8" w:space="4" w:color="F59440"/>
        <w:bottom w:val="dashed" w:sz="8" w:space="2" w:color="F59440"/>
        <w:right w:val="dashed" w:sz="8" w:space="4" w:color="F59440"/>
      </w:pBdr>
      <w:spacing w:before="120" w:after="120"/>
    </w:pPr>
    <w:rPr>
      <w:b/>
      <w:bCs/>
      <w:color w:val="F59440"/>
    </w:rPr>
  </w:style>
  <w:style w:type="character" w:customStyle="1" w:styleId="NotesboxChar">
    <w:name w:val="Notes box Char"/>
    <w:basedOn w:val="DefaultParagraphFont"/>
    <w:link w:val="Notesbox"/>
    <w:rsid w:val="00FC7421"/>
    <w:rPr>
      <w:rFonts w:ascii="Arial" w:hAnsi="Arial" w:cs="Arial"/>
      <w:b/>
      <w:bCs/>
      <w:color w:val="F59440"/>
      <w:lang w:val="en-US"/>
    </w:rPr>
  </w:style>
  <w:style w:type="character" w:styleId="UnresolvedMention">
    <w:name w:val="Unresolved Mention"/>
    <w:basedOn w:val="DefaultParagraphFont"/>
    <w:uiPriority w:val="99"/>
    <w:unhideWhenUsed/>
    <w:rsid w:val="0042531E"/>
    <w:rPr>
      <w:color w:val="605E5C"/>
      <w:shd w:val="clear" w:color="auto" w:fill="E1DFDD"/>
    </w:rPr>
  </w:style>
  <w:style w:type="character" w:styleId="Mention">
    <w:name w:val="Mention"/>
    <w:basedOn w:val="DefaultParagraphFont"/>
    <w:uiPriority w:val="99"/>
    <w:unhideWhenUsed/>
    <w:rsid w:val="004256D9"/>
    <w:rPr>
      <w:color w:val="2B579A"/>
      <w:shd w:val="clear" w:color="auto" w:fill="E1DFDD"/>
    </w:rPr>
  </w:style>
  <w:style w:type="character" w:styleId="FootnoteReference">
    <w:name w:val="footnote reference"/>
    <w:basedOn w:val="DefaultParagraphFont"/>
    <w:uiPriority w:val="99"/>
    <w:semiHidden/>
    <w:unhideWhenUsed/>
    <w:rsid w:val="00F60AB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6070018">
      <w:bodyDiv w:val="1"/>
      <w:marLeft w:val="0"/>
      <w:marRight w:val="0"/>
      <w:marTop w:val="0"/>
      <w:marBottom w:val="0"/>
      <w:divBdr>
        <w:top w:val="none" w:sz="0" w:space="0" w:color="auto"/>
        <w:left w:val="none" w:sz="0" w:space="0" w:color="auto"/>
        <w:bottom w:val="none" w:sz="0" w:space="0" w:color="auto"/>
        <w:right w:val="none" w:sz="0" w:space="0" w:color="auto"/>
      </w:divBdr>
    </w:div>
    <w:div w:id="575626521">
      <w:bodyDiv w:val="1"/>
      <w:marLeft w:val="0"/>
      <w:marRight w:val="0"/>
      <w:marTop w:val="0"/>
      <w:marBottom w:val="0"/>
      <w:divBdr>
        <w:top w:val="none" w:sz="0" w:space="0" w:color="auto"/>
        <w:left w:val="none" w:sz="0" w:space="0" w:color="auto"/>
        <w:bottom w:val="none" w:sz="0" w:space="0" w:color="auto"/>
        <w:right w:val="none" w:sz="0" w:space="0" w:color="auto"/>
      </w:divBdr>
    </w:div>
    <w:div w:id="616254379">
      <w:bodyDiv w:val="1"/>
      <w:marLeft w:val="0"/>
      <w:marRight w:val="0"/>
      <w:marTop w:val="0"/>
      <w:marBottom w:val="0"/>
      <w:divBdr>
        <w:top w:val="none" w:sz="0" w:space="0" w:color="auto"/>
        <w:left w:val="none" w:sz="0" w:space="0" w:color="auto"/>
        <w:bottom w:val="none" w:sz="0" w:space="0" w:color="auto"/>
        <w:right w:val="none" w:sz="0" w:space="0" w:color="auto"/>
      </w:divBdr>
    </w:div>
    <w:div w:id="636570974">
      <w:bodyDiv w:val="1"/>
      <w:marLeft w:val="0"/>
      <w:marRight w:val="0"/>
      <w:marTop w:val="0"/>
      <w:marBottom w:val="0"/>
      <w:divBdr>
        <w:top w:val="none" w:sz="0" w:space="0" w:color="auto"/>
        <w:left w:val="none" w:sz="0" w:space="0" w:color="auto"/>
        <w:bottom w:val="none" w:sz="0" w:space="0" w:color="auto"/>
        <w:right w:val="none" w:sz="0" w:space="0" w:color="auto"/>
      </w:divBdr>
    </w:div>
    <w:div w:id="988899142">
      <w:bodyDiv w:val="1"/>
      <w:marLeft w:val="0"/>
      <w:marRight w:val="0"/>
      <w:marTop w:val="0"/>
      <w:marBottom w:val="0"/>
      <w:divBdr>
        <w:top w:val="none" w:sz="0" w:space="0" w:color="auto"/>
        <w:left w:val="none" w:sz="0" w:space="0" w:color="auto"/>
        <w:bottom w:val="none" w:sz="0" w:space="0" w:color="auto"/>
        <w:right w:val="none" w:sz="0" w:space="0" w:color="auto"/>
      </w:divBdr>
    </w:div>
    <w:div w:id="1059670048">
      <w:bodyDiv w:val="1"/>
      <w:marLeft w:val="0"/>
      <w:marRight w:val="0"/>
      <w:marTop w:val="0"/>
      <w:marBottom w:val="0"/>
      <w:divBdr>
        <w:top w:val="none" w:sz="0" w:space="0" w:color="auto"/>
        <w:left w:val="none" w:sz="0" w:space="0" w:color="auto"/>
        <w:bottom w:val="none" w:sz="0" w:space="0" w:color="auto"/>
        <w:right w:val="none" w:sz="0" w:space="0" w:color="auto"/>
      </w:divBdr>
    </w:div>
    <w:div w:id="1273393131">
      <w:bodyDiv w:val="1"/>
      <w:marLeft w:val="0"/>
      <w:marRight w:val="0"/>
      <w:marTop w:val="0"/>
      <w:marBottom w:val="0"/>
      <w:divBdr>
        <w:top w:val="none" w:sz="0" w:space="0" w:color="auto"/>
        <w:left w:val="none" w:sz="0" w:space="0" w:color="auto"/>
        <w:bottom w:val="none" w:sz="0" w:space="0" w:color="auto"/>
        <w:right w:val="none" w:sz="0" w:space="0" w:color="auto"/>
      </w:divBdr>
    </w:div>
    <w:div w:id="1496451882">
      <w:bodyDiv w:val="1"/>
      <w:marLeft w:val="0"/>
      <w:marRight w:val="0"/>
      <w:marTop w:val="0"/>
      <w:marBottom w:val="0"/>
      <w:divBdr>
        <w:top w:val="none" w:sz="0" w:space="0" w:color="auto"/>
        <w:left w:val="none" w:sz="0" w:space="0" w:color="auto"/>
        <w:bottom w:val="none" w:sz="0" w:space="0" w:color="auto"/>
        <w:right w:val="none" w:sz="0" w:space="0" w:color="auto"/>
      </w:divBdr>
    </w:div>
    <w:div w:id="1514492695">
      <w:bodyDiv w:val="1"/>
      <w:marLeft w:val="0"/>
      <w:marRight w:val="0"/>
      <w:marTop w:val="0"/>
      <w:marBottom w:val="0"/>
      <w:divBdr>
        <w:top w:val="none" w:sz="0" w:space="0" w:color="auto"/>
        <w:left w:val="none" w:sz="0" w:space="0" w:color="auto"/>
        <w:bottom w:val="none" w:sz="0" w:space="0" w:color="auto"/>
        <w:right w:val="none" w:sz="0" w:space="0" w:color="auto"/>
      </w:divBdr>
    </w:div>
    <w:div w:id="1690375904">
      <w:bodyDiv w:val="1"/>
      <w:marLeft w:val="0"/>
      <w:marRight w:val="0"/>
      <w:marTop w:val="0"/>
      <w:marBottom w:val="0"/>
      <w:divBdr>
        <w:top w:val="none" w:sz="0" w:space="0" w:color="auto"/>
        <w:left w:val="none" w:sz="0" w:space="0" w:color="auto"/>
        <w:bottom w:val="none" w:sz="0" w:space="0" w:color="auto"/>
        <w:right w:val="none" w:sz="0" w:space="0" w:color="auto"/>
      </w:divBdr>
      <w:divsChild>
        <w:div w:id="721752007">
          <w:marLeft w:val="0"/>
          <w:marRight w:val="0"/>
          <w:marTop w:val="240"/>
          <w:marBottom w:val="0"/>
          <w:divBdr>
            <w:top w:val="none" w:sz="0" w:space="0" w:color="auto"/>
            <w:left w:val="single" w:sz="24" w:space="12" w:color="4DD2EF"/>
            <w:bottom w:val="none" w:sz="0" w:space="0" w:color="auto"/>
            <w:right w:val="none" w:sz="0" w:space="0" w:color="auto"/>
          </w:divBdr>
          <w:divsChild>
            <w:div w:id="1587883502">
              <w:marLeft w:val="0"/>
              <w:marRight w:val="0"/>
              <w:marTop w:val="0"/>
              <w:marBottom w:val="0"/>
              <w:divBdr>
                <w:top w:val="none" w:sz="0" w:space="0" w:color="auto"/>
                <w:left w:val="none" w:sz="0" w:space="0" w:color="auto"/>
                <w:bottom w:val="none" w:sz="0" w:space="0" w:color="auto"/>
                <w:right w:val="none" w:sz="0" w:space="0" w:color="auto"/>
              </w:divBdr>
            </w:div>
          </w:divsChild>
        </w:div>
        <w:div w:id="1150709847">
          <w:marLeft w:val="0"/>
          <w:marRight w:val="0"/>
          <w:marTop w:val="0"/>
          <w:marBottom w:val="480"/>
          <w:divBdr>
            <w:top w:val="none" w:sz="0" w:space="0" w:color="auto"/>
            <w:left w:val="none" w:sz="0" w:space="0" w:color="auto"/>
            <w:bottom w:val="none" w:sz="0" w:space="0" w:color="auto"/>
            <w:right w:val="none" w:sz="0" w:space="0" w:color="auto"/>
          </w:divBdr>
        </w:div>
        <w:div w:id="1486311838">
          <w:marLeft w:val="0"/>
          <w:marRight w:val="0"/>
          <w:marTop w:val="0"/>
          <w:marBottom w:val="240"/>
          <w:divBdr>
            <w:top w:val="none" w:sz="0" w:space="0" w:color="auto"/>
            <w:left w:val="none" w:sz="0" w:space="0" w:color="auto"/>
            <w:bottom w:val="none" w:sz="0" w:space="0" w:color="auto"/>
            <w:right w:val="none" w:sz="0" w:space="0" w:color="auto"/>
          </w:divBdr>
        </w:div>
      </w:divsChild>
    </w:div>
    <w:div w:id="1734892760">
      <w:bodyDiv w:val="1"/>
      <w:marLeft w:val="0"/>
      <w:marRight w:val="0"/>
      <w:marTop w:val="0"/>
      <w:marBottom w:val="0"/>
      <w:divBdr>
        <w:top w:val="none" w:sz="0" w:space="0" w:color="auto"/>
        <w:left w:val="none" w:sz="0" w:space="0" w:color="auto"/>
        <w:bottom w:val="none" w:sz="0" w:space="0" w:color="auto"/>
        <w:right w:val="none" w:sz="0" w:space="0" w:color="auto"/>
      </w:divBdr>
      <w:divsChild>
        <w:div w:id="1767650614">
          <w:marLeft w:val="0"/>
          <w:marRight w:val="0"/>
          <w:marTop w:val="0"/>
          <w:marBottom w:val="0"/>
          <w:divBdr>
            <w:top w:val="none" w:sz="0" w:space="0" w:color="auto"/>
            <w:left w:val="none" w:sz="0" w:space="0" w:color="auto"/>
            <w:bottom w:val="none" w:sz="0" w:space="0" w:color="auto"/>
            <w:right w:val="none" w:sz="0" w:space="0" w:color="auto"/>
          </w:divBdr>
        </w:div>
      </w:divsChild>
    </w:div>
    <w:div w:id="1740205547">
      <w:bodyDiv w:val="1"/>
      <w:marLeft w:val="0"/>
      <w:marRight w:val="0"/>
      <w:marTop w:val="0"/>
      <w:marBottom w:val="0"/>
      <w:divBdr>
        <w:top w:val="none" w:sz="0" w:space="0" w:color="auto"/>
        <w:left w:val="none" w:sz="0" w:space="0" w:color="auto"/>
        <w:bottom w:val="none" w:sz="0" w:space="0" w:color="auto"/>
        <w:right w:val="none" w:sz="0" w:space="0" w:color="auto"/>
      </w:divBdr>
    </w:div>
    <w:div w:id="1781561686">
      <w:bodyDiv w:val="1"/>
      <w:marLeft w:val="0"/>
      <w:marRight w:val="0"/>
      <w:marTop w:val="0"/>
      <w:marBottom w:val="0"/>
      <w:divBdr>
        <w:top w:val="none" w:sz="0" w:space="0" w:color="auto"/>
        <w:left w:val="none" w:sz="0" w:space="0" w:color="auto"/>
        <w:bottom w:val="none" w:sz="0" w:space="0" w:color="auto"/>
        <w:right w:val="none" w:sz="0" w:space="0" w:color="auto"/>
      </w:divBdr>
    </w:div>
    <w:div w:id="1805350413">
      <w:bodyDiv w:val="1"/>
      <w:marLeft w:val="0"/>
      <w:marRight w:val="0"/>
      <w:marTop w:val="0"/>
      <w:marBottom w:val="0"/>
      <w:divBdr>
        <w:top w:val="none" w:sz="0" w:space="0" w:color="auto"/>
        <w:left w:val="none" w:sz="0" w:space="0" w:color="auto"/>
        <w:bottom w:val="none" w:sz="0" w:space="0" w:color="auto"/>
        <w:right w:val="none" w:sz="0" w:space="0" w:color="auto"/>
      </w:divBdr>
    </w:div>
    <w:div w:id="1828086251">
      <w:bodyDiv w:val="1"/>
      <w:marLeft w:val="0"/>
      <w:marRight w:val="0"/>
      <w:marTop w:val="0"/>
      <w:marBottom w:val="0"/>
      <w:divBdr>
        <w:top w:val="none" w:sz="0" w:space="0" w:color="auto"/>
        <w:left w:val="none" w:sz="0" w:space="0" w:color="auto"/>
        <w:bottom w:val="none" w:sz="0" w:space="0" w:color="auto"/>
        <w:right w:val="none" w:sz="0" w:space="0" w:color="auto"/>
      </w:divBdr>
    </w:div>
    <w:div w:id="1902449299">
      <w:bodyDiv w:val="1"/>
      <w:marLeft w:val="0"/>
      <w:marRight w:val="0"/>
      <w:marTop w:val="0"/>
      <w:marBottom w:val="0"/>
      <w:divBdr>
        <w:top w:val="none" w:sz="0" w:space="0" w:color="auto"/>
        <w:left w:val="none" w:sz="0" w:space="0" w:color="auto"/>
        <w:bottom w:val="none" w:sz="0" w:space="0" w:color="auto"/>
        <w:right w:val="none" w:sz="0" w:space="0" w:color="auto"/>
      </w:divBdr>
    </w:div>
    <w:div w:id="2015103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sv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jp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jpe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svg"/><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image" Target="media/image21.jp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fontTable" Target="fontTable.xml"/><Relationship Id="rId5" Type="http://schemas.openxmlformats.org/officeDocument/2006/relationships/customXml" Target="../customXml/item5.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40.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jp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glossaryDocument" Target="glossary/document.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footer" Target="footer1.xml"/><Relationship Id="rId10" Type="http://schemas.openxmlformats.org/officeDocument/2006/relationships/footnotes" Target="footnotes.xml"/><Relationship Id="rId31" Type="http://schemas.openxmlformats.org/officeDocument/2006/relationships/image" Target="media/image20.jp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48.svg"/><Relationship Id="rId1" Type="http://schemas.openxmlformats.org/officeDocument/2006/relationships/image" Target="media/image47.png"/></Relationships>
</file>

<file path=word/_rels/footnotes.xml.rels><?xml version="1.0" encoding="UTF-8" standalone="yes"?>
<Relationships xmlns="http://schemas.openxmlformats.org/package/2006/relationships"><Relationship Id="rId1" Type="http://schemas.openxmlformats.org/officeDocument/2006/relationships/hyperlink" Target="https://www.drupal.org/docs/user_guide/en/index.htm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6.svg"/><Relationship Id="rId1" Type="http://schemas.openxmlformats.org/officeDocument/2006/relationships/image" Target="media/image4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fra\AppData\Roaming\Microsoft\Templates\LW_Template_UserGuides.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52DE874452B4EF2824155B1A920563A"/>
        <w:category>
          <w:name w:val="General"/>
          <w:gallery w:val="placeholder"/>
        </w:category>
        <w:types>
          <w:type w:val="bbPlcHdr"/>
        </w:types>
        <w:behaviors>
          <w:behavior w:val="content"/>
        </w:behaviors>
        <w:guid w:val="{AA23ABFC-0008-4EF9-A0DC-C15EF2D9E483}"/>
      </w:docPartPr>
      <w:docPartBody>
        <w:p w:rsidR="00C167DE" w:rsidRDefault="00316A63" w:rsidP="00316A63">
          <w:pPr>
            <w:pStyle w:val="252DE874452B4EF2824155B1A920563A"/>
          </w:pPr>
          <w:r w:rsidRPr="00BF217D">
            <w:rPr>
              <w:rStyle w:val="PlaceholderText"/>
            </w:rPr>
            <w:t>[Category]</w:t>
          </w:r>
        </w:p>
      </w:docPartBody>
    </w:docPart>
    <w:docPart>
      <w:docPartPr>
        <w:name w:val="3FB8050A8296403F87ECE88AA898CDE3"/>
        <w:category>
          <w:name w:val="General"/>
          <w:gallery w:val="placeholder"/>
        </w:category>
        <w:types>
          <w:type w:val="bbPlcHdr"/>
        </w:types>
        <w:behaviors>
          <w:behavior w:val="content"/>
        </w:behaviors>
        <w:guid w:val="{49543591-CFFF-475B-B095-98F92313C5A7}"/>
      </w:docPartPr>
      <w:docPartBody>
        <w:p w:rsidR="00ED1431" w:rsidRDefault="00F26EF9">
          <w:r w:rsidRPr="00011460">
            <w:rPr>
              <w:rStyle w:val="PlaceholderText"/>
            </w:rPr>
            <w:t>[Document ID Value]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Times New Roman (Body CS)">
    <w:altName w:val="Times New Roman"/>
    <w:charset w:val="00"/>
    <w:family w:val="roman"/>
    <w:pitch w:val="default"/>
  </w:font>
  <w:font w:name="Museo Sans 500">
    <w:altName w:val="Calibri"/>
    <w:charset w:val="4D"/>
    <w:family w:val="auto"/>
    <w:pitch w:val="variable"/>
    <w:sig w:usb0="A00000AF" w:usb1="4000004A" w:usb2="00000000" w:usb3="00000000" w:csb0="00000093" w:csb1="00000000"/>
  </w:font>
  <w:font w:name="Arial-BoldMT">
    <w:altName w:val="Arial"/>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6A63"/>
    <w:rsid w:val="00045EAB"/>
    <w:rsid w:val="00174058"/>
    <w:rsid w:val="001F60E7"/>
    <w:rsid w:val="002D5D57"/>
    <w:rsid w:val="00316A63"/>
    <w:rsid w:val="00446896"/>
    <w:rsid w:val="005648EC"/>
    <w:rsid w:val="00577EFE"/>
    <w:rsid w:val="00582F26"/>
    <w:rsid w:val="006C6B5F"/>
    <w:rsid w:val="006D7E61"/>
    <w:rsid w:val="00775953"/>
    <w:rsid w:val="00896FE2"/>
    <w:rsid w:val="0097343C"/>
    <w:rsid w:val="00C167DE"/>
    <w:rsid w:val="00E9251B"/>
    <w:rsid w:val="00ED1431"/>
    <w:rsid w:val="00F26E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74058"/>
    <w:rPr>
      <w:color w:val="808080"/>
    </w:rPr>
  </w:style>
  <w:style w:type="paragraph" w:customStyle="1" w:styleId="252DE874452B4EF2824155B1A920563A">
    <w:name w:val="252DE874452B4EF2824155B1A920563A"/>
    <w:rsid w:val="00316A6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994147029BF9347A09375062152A341" ma:contentTypeVersion="10" ma:contentTypeDescription="Create a new document." ma:contentTypeScope="" ma:versionID="548f01ec90926560e2a17a12b9a6ec1f">
  <xsd:schema xmlns:xsd="http://www.w3.org/2001/XMLSchema" xmlns:xs="http://www.w3.org/2001/XMLSchema" xmlns:p="http://schemas.microsoft.com/office/2006/metadata/properties" xmlns:ns2="d8ca2ff7-c423-4de8-96d2-f8d3b1150867" xmlns:ns3="b0847968-c67f-4a62-87d1-9eb852bd9344" targetNamespace="http://schemas.microsoft.com/office/2006/metadata/properties" ma:root="true" ma:fieldsID="b9428aefbafccb5b8b49d6aad947557a" ns2:_="" ns3:_="">
    <xsd:import namespace="d8ca2ff7-c423-4de8-96d2-f8d3b1150867"/>
    <xsd:import namespace="b0847968-c67f-4a62-87d1-9eb852bd9344"/>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_Flow_SignoffStatus" minOccurs="0"/>
                <xsd:element ref="ns3:MediaServiceAutoKeyPoints" minOccurs="0"/>
                <xsd:element ref="ns3:MediaServiceKeyPoints" minOccurs="0"/>
                <xsd:element ref="ns3:MediaLengthInSeconds" minOccurs="0"/>
                <xsd:element ref="ns3:MediaServiceDateTaken" minOccurs="0"/>
                <xsd:element ref="ns3:Deprecat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ca2ff7-c423-4de8-96d2-f8d3b115086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0847968-c67f-4a62-87d1-9eb852bd934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Flow_SignoffStatus" ma:index="15" nillable="true" ma:displayName="Sign-off status" ma:internalName="Sign_x002d_off_x0020_status">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Deprecated" ma:index="20" nillable="true" ma:displayName="Deprecated" ma:default="0" ma:format="Dropdown" ma:internalName="Deprecate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d8ca2ff7-c423-4de8-96d2-f8d3b1150867">PRDTECH-2048970742-136</_dlc_DocId>
    <_dlc_DocIdUrl xmlns="d8ca2ff7-c423-4de8-96d2-f8d3b1150867">
      <Url>https://languagewire.sharepoint.com/sites/ProductandTechnology/_layouts/15/DocIdRedir.aspx?ID=PRDTECH-2048970742-136</Url>
      <Description>PRDTECH-2048970742-136</Description>
    </_dlc_DocIdUrl>
    <_Flow_SignoffStatus xmlns="b0847968-c67f-4a62-87d1-9eb852bd9344">Approved</_Flow_SignoffStatus>
    <Deprecated xmlns="b0847968-c67f-4a62-87d1-9eb852bd9344">false</Deprecated>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DD5C3F8-F1D2-4827-ACFE-86F096F8CFF6}"/>
</file>

<file path=customXml/itemProps2.xml><?xml version="1.0" encoding="utf-8"?>
<ds:datastoreItem xmlns:ds="http://schemas.openxmlformats.org/officeDocument/2006/customXml" ds:itemID="{35635F67-9D05-406A-821C-64341E7829C2}">
  <ds:schemaRefs>
    <ds:schemaRef ds:uri="http://schemas.openxmlformats.org/officeDocument/2006/bibliography"/>
  </ds:schemaRefs>
</ds:datastoreItem>
</file>

<file path=customXml/itemProps3.xml><?xml version="1.0" encoding="utf-8"?>
<ds:datastoreItem xmlns:ds="http://schemas.openxmlformats.org/officeDocument/2006/customXml" ds:itemID="{1C35C154-7F5D-4C4C-BC8D-E450A1F47422}">
  <ds:schemaRefs>
    <ds:schemaRef ds:uri="http://schemas.microsoft.com/sharepoint/events"/>
  </ds:schemaRefs>
</ds:datastoreItem>
</file>

<file path=customXml/itemProps4.xml><?xml version="1.0" encoding="utf-8"?>
<ds:datastoreItem xmlns:ds="http://schemas.openxmlformats.org/officeDocument/2006/customXml" ds:itemID="{2920B849-566A-429B-BF3B-098C52F424EF}">
  <ds:schemaRefs>
    <ds:schemaRef ds:uri="http://schemas.microsoft.com/office/2006/metadata/properties"/>
    <ds:schemaRef ds:uri="http://schemas.microsoft.com/office/infopath/2007/PartnerControls"/>
    <ds:schemaRef ds:uri="d8ca2ff7-c423-4de8-96d2-f8d3b1150867"/>
    <ds:schemaRef ds:uri="b0847968-c67f-4a62-87d1-9eb852bd9344"/>
  </ds:schemaRefs>
</ds:datastoreItem>
</file>

<file path=customXml/itemProps5.xml><?xml version="1.0" encoding="utf-8"?>
<ds:datastoreItem xmlns:ds="http://schemas.openxmlformats.org/officeDocument/2006/customXml" ds:itemID="{51203E68-1B3E-4C89-B56F-97F3D98F20B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LW_Template_UserGuides.dotx</Template>
  <TotalTime>22</TotalTime>
  <Pages>31</Pages>
  <Words>3448</Words>
  <Characters>19655</Characters>
  <Application>Microsoft Office Word</Application>
  <DocSecurity>2</DocSecurity>
  <Lines>163</Lines>
  <Paragraphs>46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User Guide Template</vt:lpstr>
      <vt:lpstr/>
    </vt:vector>
  </TitlesOfParts>
  <Company>LanguageWire</Company>
  <LinksUpToDate>false</LinksUpToDate>
  <CharactersWithSpaces>23057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Drupal Connector User Guide</dc:title>
  <dc:subject/>
  <dc:creator>Beatriz Fernandez Rueda</dc:creator>
  <cp:keywords>Template; User Guide</cp:keywords>
  <dc:description>This is a how-to guide – Problem-oriented, take the user through a series of steps to reach a real-world goal.</dc:description>
  <cp:lastModifiedBy>Marcin Przybylski</cp:lastModifiedBy>
  <cp:revision>26</cp:revision>
  <cp:lastPrinted>2022-09-26T11:35:00Z</cp:lastPrinted>
  <dcterms:created xsi:type="dcterms:W3CDTF">2022-03-21T17:03:00Z</dcterms:created>
  <dcterms:modified xsi:type="dcterms:W3CDTF">2022-09-26T11:35:00Z</dcterms:modified>
  <cp:category>User Guide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0x010100A994147029BF9347A09375062152A341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TaxKeyword">
    <vt:lpwstr>1;#Template|8b62b3e4-36c4-477b-9212-dd75833982b0;#3;#User Guide|9c19b141-0bc3-499c-8e76-8539211c229c</vt:lpwstr>
  </property>
  <property fmtid="{D5CDD505-2E9C-101B-9397-08002B2CF9AE}" pid="8" name="_dlc_DocIdItemGuid">
    <vt:lpwstr>1d10c5f2-3914-4f02-bf35-452f0299a4f3</vt:lpwstr>
  </property>
</Properties>
</file>